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116FF2" w14:textId="3A3BE63B" w:rsidR="00EC2E38" w:rsidRDefault="00EC2E38" w:rsidP="00DA7657">
      <w:pPr>
        <w:pStyle w:val="ASDEFCONTitle"/>
      </w:pPr>
      <w:bookmarkStart w:id="0" w:name="_Toc3028317"/>
      <w:r w:rsidRPr="0066273A">
        <w:t>PRICE AND PAYMENTs (</w:t>
      </w:r>
      <w:r w:rsidR="003B6E5A">
        <w:t>CORE</w:t>
      </w:r>
      <w:r w:rsidRPr="0066273A">
        <w:t>)</w:t>
      </w:r>
    </w:p>
    <w:p w14:paraId="4F66C8E9" w14:textId="504F7C57" w:rsidR="00BD077C" w:rsidRDefault="00EC2E38" w:rsidP="00DA7657">
      <w:pPr>
        <w:pStyle w:val="NoteToTenderers-ASDEFCON"/>
      </w:pPr>
      <w:r>
        <w:t xml:space="preserve">Note to tenderers:  Attachment B will consist of an amalgamation of information contained in this draft Attachment, </w:t>
      </w:r>
      <w:r w:rsidR="00480E49">
        <w:t xml:space="preserve">TDR D, </w:t>
      </w:r>
      <w:r>
        <w:t>the successful tenderer’s response</w:t>
      </w:r>
      <w:r w:rsidR="00556A01">
        <w:t xml:space="preserve"> including details tendered in the </w:t>
      </w:r>
      <w:r w:rsidR="000A2B2F" w:rsidDel="00461589">
        <w:t xml:space="preserve">ASDEFCON </w:t>
      </w:r>
      <w:r w:rsidR="00E66283">
        <w:t>‘</w:t>
      </w:r>
      <w:r w:rsidR="000A2B2F">
        <w:t>Support</w:t>
      </w:r>
      <w:r w:rsidR="000A2B2F" w:rsidDel="00461589">
        <w:t xml:space="preserve"> Pricing Workbook</w:t>
      </w:r>
      <w:r w:rsidR="000A2B2F">
        <w:t>’ (SPTPW)</w:t>
      </w:r>
      <w:r w:rsidR="00983335">
        <w:t>,</w:t>
      </w:r>
      <w:r>
        <w:t xml:space="preserve"> and any negotiated </w:t>
      </w:r>
      <w:r w:rsidR="00480E49">
        <w:t>changes</w:t>
      </w:r>
      <w:r>
        <w:t>.</w:t>
      </w:r>
    </w:p>
    <w:p w14:paraId="303C05F1" w14:textId="52915130" w:rsidR="005851FE" w:rsidRDefault="005851FE" w:rsidP="00701F87">
      <w:pPr>
        <w:pStyle w:val="ATTANNLV1-ASDEFCON"/>
      </w:pPr>
      <w:r>
        <w:t>Pricing Structure</w:t>
      </w:r>
      <w:r w:rsidR="004D29AD">
        <w:t xml:space="preserve"> (</w:t>
      </w:r>
      <w:r w:rsidR="003B6E5A">
        <w:t>CORE</w:t>
      </w:r>
      <w:r w:rsidR="004D29AD">
        <w:t>)</w:t>
      </w:r>
    </w:p>
    <w:p w14:paraId="2EC7ED43" w14:textId="4DFBA321" w:rsidR="00E55E3B" w:rsidRDefault="00EC2E38" w:rsidP="00701F87">
      <w:pPr>
        <w:pStyle w:val="ATTANNLV2-ASDEFCON"/>
      </w:pPr>
      <w:r w:rsidRPr="00DA7657">
        <w:t>Attachment</w:t>
      </w:r>
      <w:r w:rsidRPr="0066273A">
        <w:t xml:space="preserve"> B consists of the following </w:t>
      </w:r>
      <w:r w:rsidR="00CC6888">
        <w:t>structure</w:t>
      </w:r>
      <w:r w:rsidRPr="0066273A">
        <w:t>:</w:t>
      </w:r>
    </w:p>
    <w:p w14:paraId="49AE1901" w14:textId="4F728020" w:rsidR="00F51B94" w:rsidRPr="00C76E1C" w:rsidRDefault="00F51B94" w:rsidP="003C4BCE">
      <w:pPr>
        <w:pStyle w:val="NoteToDrafters-ASDEFCON"/>
      </w:pPr>
      <w:r>
        <w:t xml:space="preserve">Note to drafters: Once the Attachment is tailored, update the following </w:t>
      </w:r>
      <w:r w:rsidR="006D0391">
        <w:t>table of</w:t>
      </w:r>
      <w:r>
        <w:t xml:space="preserve"> contents field to remove CORE and </w:t>
      </w:r>
      <w:r w:rsidR="006D0391">
        <w:t>OPTIONAL markers.</w:t>
      </w:r>
    </w:p>
    <w:p w14:paraId="004A4803" w14:textId="78E26468" w:rsidR="001C628D" w:rsidRPr="00DA7657" w:rsidRDefault="001C628D" w:rsidP="00DA7657">
      <w:pPr>
        <w:pStyle w:val="ASDEFCONNormal"/>
        <w:tabs>
          <w:tab w:val="left" w:pos="8505"/>
        </w:tabs>
        <w:rPr>
          <w:b/>
        </w:rPr>
      </w:pPr>
      <w:r w:rsidRPr="00DA7657">
        <w:rPr>
          <w:b/>
        </w:rPr>
        <w:t>Clause</w:t>
      </w:r>
      <w:r w:rsidR="00DA7657" w:rsidRPr="00DA7657">
        <w:rPr>
          <w:b/>
        </w:rPr>
        <w:tab/>
      </w:r>
      <w:r w:rsidRPr="00DA7657">
        <w:rPr>
          <w:b/>
        </w:rPr>
        <w:t>page</w:t>
      </w:r>
    </w:p>
    <w:p w14:paraId="5130EA0E" w14:textId="6C4FD862" w:rsidR="00F6563C" w:rsidRDefault="00A2458D">
      <w:pPr>
        <w:pStyle w:val="TOC1"/>
        <w:rPr>
          <w:rFonts w:asciiTheme="minorHAnsi" w:eastAsiaTheme="minorEastAsia" w:hAnsiTheme="minorHAnsi" w:cstheme="minorBidi"/>
          <w:b w:val="0"/>
          <w:sz w:val="22"/>
          <w:szCs w:val="22"/>
        </w:rPr>
      </w:pPr>
      <w:r w:rsidRPr="00A25A18">
        <w:fldChar w:fldCharType="begin"/>
      </w:r>
      <w:r>
        <w:instrText xml:space="preserve"> TOC \o "1-2" \t "COT/COC LV1 - ASDEFCON,1,SOW HL1 - ASDEFCON,1,SOW HL2 - ASDEFCON,2" </w:instrText>
      </w:r>
      <w:r w:rsidRPr="00A25A18">
        <w:fldChar w:fldCharType="separate"/>
      </w:r>
      <w:r w:rsidR="00F6563C">
        <w:t>2</w:t>
      </w:r>
      <w:r w:rsidR="00F6563C">
        <w:rPr>
          <w:rFonts w:asciiTheme="minorHAnsi" w:eastAsiaTheme="minorEastAsia" w:hAnsiTheme="minorHAnsi" w:cstheme="minorBidi"/>
          <w:b w:val="0"/>
          <w:sz w:val="22"/>
          <w:szCs w:val="22"/>
        </w:rPr>
        <w:tab/>
      </w:r>
      <w:r w:rsidR="00F6563C">
        <w:t>Mobilisation Payments and Milestone Payments (CORE)</w:t>
      </w:r>
      <w:r w:rsidR="00F6563C">
        <w:tab/>
      </w:r>
      <w:r w:rsidR="00F6563C">
        <w:fldChar w:fldCharType="begin"/>
      </w:r>
      <w:r w:rsidR="00F6563C">
        <w:instrText xml:space="preserve"> PAGEREF _Toc124228606 \h </w:instrText>
      </w:r>
      <w:r w:rsidR="00F6563C">
        <w:fldChar w:fldCharType="separate"/>
      </w:r>
      <w:r w:rsidR="00E9671B">
        <w:t>2</w:t>
      </w:r>
      <w:r w:rsidR="00F6563C">
        <w:fldChar w:fldCharType="end"/>
      </w:r>
    </w:p>
    <w:p w14:paraId="5C900329" w14:textId="353A5D23" w:rsidR="00F6563C" w:rsidRDefault="00F6563C">
      <w:pPr>
        <w:pStyle w:val="TOC1"/>
        <w:rPr>
          <w:rFonts w:asciiTheme="minorHAnsi" w:eastAsiaTheme="minorEastAsia" w:hAnsiTheme="minorHAnsi" w:cstheme="minorBidi"/>
          <w:b w:val="0"/>
          <w:sz w:val="22"/>
          <w:szCs w:val="22"/>
        </w:rPr>
      </w:pPr>
      <w:r>
        <w:t>3</w:t>
      </w:r>
      <w:r>
        <w:rPr>
          <w:rFonts w:asciiTheme="minorHAnsi" w:eastAsiaTheme="minorEastAsia" w:hAnsiTheme="minorHAnsi" w:cstheme="minorBidi"/>
          <w:b w:val="0"/>
          <w:sz w:val="22"/>
          <w:szCs w:val="22"/>
        </w:rPr>
        <w:tab/>
      </w:r>
      <w:r>
        <w:t>Recurring Services (CORE)</w:t>
      </w:r>
      <w:r>
        <w:tab/>
      </w:r>
      <w:r>
        <w:fldChar w:fldCharType="begin"/>
      </w:r>
      <w:r>
        <w:instrText xml:space="preserve"> PAGEREF _Toc124228607 \h </w:instrText>
      </w:r>
      <w:r>
        <w:fldChar w:fldCharType="separate"/>
      </w:r>
      <w:r w:rsidR="00E9671B">
        <w:t>2</w:t>
      </w:r>
      <w:r>
        <w:fldChar w:fldCharType="end"/>
      </w:r>
    </w:p>
    <w:p w14:paraId="1BD62133" w14:textId="61A49A14" w:rsidR="00F6563C" w:rsidRDefault="00F6563C">
      <w:pPr>
        <w:pStyle w:val="TOC1"/>
        <w:rPr>
          <w:rFonts w:asciiTheme="minorHAnsi" w:eastAsiaTheme="minorEastAsia" w:hAnsiTheme="minorHAnsi" w:cstheme="minorBidi"/>
          <w:b w:val="0"/>
          <w:sz w:val="22"/>
          <w:szCs w:val="22"/>
        </w:rPr>
      </w:pPr>
      <w:r>
        <w:t>4</w:t>
      </w:r>
      <w:r>
        <w:rPr>
          <w:rFonts w:asciiTheme="minorHAnsi" w:eastAsiaTheme="minorEastAsia" w:hAnsiTheme="minorHAnsi" w:cstheme="minorBidi"/>
          <w:b w:val="0"/>
          <w:sz w:val="22"/>
          <w:szCs w:val="22"/>
        </w:rPr>
        <w:tab/>
      </w:r>
      <w:r>
        <w:t>Performance Payments (CORE)</w:t>
      </w:r>
      <w:r>
        <w:tab/>
      </w:r>
      <w:r>
        <w:fldChar w:fldCharType="begin"/>
      </w:r>
      <w:r>
        <w:instrText xml:space="preserve"> PAGEREF _Toc124228608 \h </w:instrText>
      </w:r>
      <w:r>
        <w:fldChar w:fldCharType="separate"/>
      </w:r>
      <w:r w:rsidR="00E9671B">
        <w:t>3</w:t>
      </w:r>
      <w:r>
        <w:fldChar w:fldCharType="end"/>
      </w:r>
    </w:p>
    <w:p w14:paraId="00C46B30" w14:textId="643ECB35" w:rsidR="00F6563C" w:rsidRDefault="00F6563C">
      <w:pPr>
        <w:pStyle w:val="TOC1"/>
        <w:rPr>
          <w:rFonts w:asciiTheme="minorHAnsi" w:eastAsiaTheme="minorEastAsia" w:hAnsiTheme="minorHAnsi" w:cstheme="minorBidi"/>
          <w:b w:val="0"/>
          <w:sz w:val="22"/>
          <w:szCs w:val="22"/>
        </w:rPr>
      </w:pPr>
      <w:r>
        <w:t>5</w:t>
      </w:r>
      <w:r>
        <w:rPr>
          <w:rFonts w:asciiTheme="minorHAnsi" w:eastAsiaTheme="minorEastAsia" w:hAnsiTheme="minorHAnsi" w:cstheme="minorBidi"/>
          <w:b w:val="0"/>
          <w:sz w:val="22"/>
          <w:szCs w:val="22"/>
        </w:rPr>
        <w:tab/>
      </w:r>
      <w:r>
        <w:t>Task-Priced Services (CORE)</w:t>
      </w:r>
      <w:r>
        <w:tab/>
      </w:r>
      <w:r>
        <w:fldChar w:fldCharType="begin"/>
      </w:r>
      <w:r>
        <w:instrText xml:space="preserve"> PAGEREF _Toc124228609 \h </w:instrText>
      </w:r>
      <w:r>
        <w:fldChar w:fldCharType="separate"/>
      </w:r>
      <w:r w:rsidR="00E9671B">
        <w:t>3</w:t>
      </w:r>
      <w:r>
        <w:fldChar w:fldCharType="end"/>
      </w:r>
    </w:p>
    <w:p w14:paraId="0A50B2C2" w14:textId="0E45BF63" w:rsidR="00F6563C" w:rsidRDefault="00F6563C">
      <w:pPr>
        <w:pStyle w:val="TOC1"/>
        <w:rPr>
          <w:rFonts w:asciiTheme="minorHAnsi" w:eastAsiaTheme="minorEastAsia" w:hAnsiTheme="minorHAnsi" w:cstheme="minorBidi"/>
          <w:b w:val="0"/>
          <w:sz w:val="22"/>
          <w:szCs w:val="22"/>
        </w:rPr>
      </w:pPr>
      <w:r>
        <w:t>6</w:t>
      </w:r>
      <w:r>
        <w:rPr>
          <w:rFonts w:asciiTheme="minorHAnsi" w:eastAsiaTheme="minorEastAsia" w:hAnsiTheme="minorHAnsi" w:cstheme="minorBidi"/>
          <w:b w:val="0"/>
          <w:sz w:val="22"/>
          <w:szCs w:val="22"/>
        </w:rPr>
        <w:tab/>
      </w:r>
      <w:r>
        <w:t>S&amp;Q Services (CORE)</w:t>
      </w:r>
      <w:r>
        <w:tab/>
      </w:r>
      <w:r>
        <w:fldChar w:fldCharType="begin"/>
      </w:r>
      <w:r>
        <w:instrText xml:space="preserve"> PAGEREF _Toc124228610 \h </w:instrText>
      </w:r>
      <w:r>
        <w:fldChar w:fldCharType="separate"/>
      </w:r>
      <w:r w:rsidR="00E9671B">
        <w:t>4</w:t>
      </w:r>
      <w:r>
        <w:fldChar w:fldCharType="end"/>
      </w:r>
    </w:p>
    <w:p w14:paraId="54E6774C" w14:textId="40A760CA" w:rsidR="00F6563C" w:rsidRDefault="00F6563C">
      <w:pPr>
        <w:pStyle w:val="TOC1"/>
        <w:rPr>
          <w:rFonts w:asciiTheme="minorHAnsi" w:eastAsiaTheme="minorEastAsia" w:hAnsiTheme="minorHAnsi" w:cstheme="minorBidi"/>
          <w:b w:val="0"/>
          <w:sz w:val="22"/>
          <w:szCs w:val="22"/>
        </w:rPr>
      </w:pPr>
      <w:r>
        <w:t>7</w:t>
      </w:r>
      <w:r>
        <w:rPr>
          <w:rFonts w:asciiTheme="minorHAnsi" w:eastAsiaTheme="minorEastAsia" w:hAnsiTheme="minorHAnsi" w:cstheme="minorBidi"/>
          <w:b w:val="0"/>
          <w:sz w:val="22"/>
          <w:szCs w:val="22"/>
        </w:rPr>
        <w:tab/>
      </w:r>
      <w:r>
        <w:t>Adjustments (CORE)</w:t>
      </w:r>
      <w:r>
        <w:tab/>
      </w:r>
      <w:r>
        <w:fldChar w:fldCharType="begin"/>
      </w:r>
      <w:r>
        <w:instrText xml:space="preserve"> PAGEREF _Toc124228611 \h </w:instrText>
      </w:r>
      <w:r>
        <w:fldChar w:fldCharType="separate"/>
      </w:r>
      <w:r w:rsidR="00E9671B">
        <w:t>5</w:t>
      </w:r>
      <w:r>
        <w:fldChar w:fldCharType="end"/>
      </w:r>
    </w:p>
    <w:p w14:paraId="287B7424" w14:textId="5467CD9B" w:rsidR="00F6563C" w:rsidRDefault="00F6563C">
      <w:pPr>
        <w:pStyle w:val="TOC1"/>
        <w:rPr>
          <w:rFonts w:asciiTheme="minorHAnsi" w:eastAsiaTheme="minorEastAsia" w:hAnsiTheme="minorHAnsi" w:cstheme="minorBidi"/>
          <w:b w:val="0"/>
          <w:sz w:val="22"/>
          <w:szCs w:val="22"/>
        </w:rPr>
      </w:pPr>
      <w:r>
        <w:t>8</w:t>
      </w:r>
      <w:r>
        <w:rPr>
          <w:rFonts w:asciiTheme="minorHAnsi" w:eastAsiaTheme="minorEastAsia" w:hAnsiTheme="minorHAnsi" w:cstheme="minorBidi"/>
          <w:b w:val="0"/>
          <w:sz w:val="22"/>
          <w:szCs w:val="22"/>
        </w:rPr>
        <w:tab/>
      </w:r>
      <w:r>
        <w:t>Schedule of Rates (CORE)</w:t>
      </w:r>
      <w:r>
        <w:tab/>
      </w:r>
      <w:r>
        <w:fldChar w:fldCharType="begin"/>
      </w:r>
      <w:r>
        <w:instrText xml:space="preserve"> PAGEREF _Toc124228612 \h </w:instrText>
      </w:r>
      <w:r>
        <w:fldChar w:fldCharType="separate"/>
      </w:r>
      <w:r w:rsidR="00E9671B">
        <w:t>8</w:t>
      </w:r>
      <w:r>
        <w:fldChar w:fldCharType="end"/>
      </w:r>
    </w:p>
    <w:p w14:paraId="23235CDA" w14:textId="2BDF4969" w:rsidR="00F6563C" w:rsidRDefault="00F6563C">
      <w:pPr>
        <w:pStyle w:val="TOC1"/>
        <w:rPr>
          <w:rFonts w:asciiTheme="minorHAnsi" w:eastAsiaTheme="minorEastAsia" w:hAnsiTheme="minorHAnsi" w:cstheme="minorBidi"/>
          <w:b w:val="0"/>
          <w:sz w:val="22"/>
          <w:szCs w:val="22"/>
        </w:rPr>
      </w:pPr>
      <w:r>
        <w:t>9</w:t>
      </w:r>
      <w:r>
        <w:rPr>
          <w:rFonts w:asciiTheme="minorHAnsi" w:eastAsiaTheme="minorEastAsia" w:hAnsiTheme="minorHAnsi" w:cstheme="minorBidi"/>
          <w:b w:val="0"/>
          <w:sz w:val="22"/>
          <w:szCs w:val="22"/>
        </w:rPr>
        <w:tab/>
      </w:r>
      <w:r>
        <w:t>Australian Contract Expenditure (CORE)</w:t>
      </w:r>
      <w:r>
        <w:tab/>
      </w:r>
      <w:r>
        <w:fldChar w:fldCharType="begin"/>
      </w:r>
      <w:r>
        <w:instrText xml:space="preserve"> PAGEREF _Toc124228613 \h </w:instrText>
      </w:r>
      <w:r>
        <w:fldChar w:fldCharType="separate"/>
      </w:r>
      <w:r w:rsidR="00E9671B">
        <w:t>8</w:t>
      </w:r>
      <w:r>
        <w:fldChar w:fldCharType="end"/>
      </w:r>
    </w:p>
    <w:p w14:paraId="1EADCD85" w14:textId="735B5910" w:rsidR="00F6563C" w:rsidRDefault="00F6563C">
      <w:pPr>
        <w:pStyle w:val="TOC1"/>
        <w:rPr>
          <w:rFonts w:asciiTheme="minorHAnsi" w:eastAsiaTheme="minorEastAsia" w:hAnsiTheme="minorHAnsi" w:cstheme="minorBidi"/>
          <w:b w:val="0"/>
          <w:sz w:val="22"/>
          <w:szCs w:val="22"/>
        </w:rPr>
      </w:pPr>
      <w:r>
        <w:t>10</w:t>
      </w:r>
      <w:r>
        <w:rPr>
          <w:rFonts w:asciiTheme="minorHAnsi" w:eastAsiaTheme="minorEastAsia" w:hAnsiTheme="minorHAnsi" w:cstheme="minorBidi"/>
          <w:b w:val="0"/>
          <w:sz w:val="22"/>
          <w:szCs w:val="22"/>
        </w:rPr>
        <w:tab/>
      </w:r>
      <w:r>
        <w:t>Contractor Standing Capability (OPTIONAL)</w:t>
      </w:r>
      <w:r>
        <w:tab/>
      </w:r>
      <w:r>
        <w:fldChar w:fldCharType="begin"/>
      </w:r>
      <w:r>
        <w:instrText xml:space="preserve"> PAGEREF _Toc124228614 \h </w:instrText>
      </w:r>
      <w:r>
        <w:fldChar w:fldCharType="separate"/>
      </w:r>
      <w:r w:rsidR="00E9671B">
        <w:t>10</w:t>
      </w:r>
      <w:r>
        <w:fldChar w:fldCharType="end"/>
      </w:r>
    </w:p>
    <w:p w14:paraId="457DD968" w14:textId="6E8009A3" w:rsidR="00415EE1" w:rsidRPr="00F3275E" w:rsidRDefault="00A2458D" w:rsidP="00A25A18">
      <w:pPr>
        <w:pStyle w:val="ASDEFCONOptionSpace"/>
      </w:pPr>
      <w:r w:rsidRPr="00A25A18">
        <w:fldChar w:fldCharType="end"/>
      </w:r>
    </w:p>
    <w:p w14:paraId="1B5EB7A1" w14:textId="61E0A053" w:rsidR="00E55E3B" w:rsidRDefault="00E55E3B" w:rsidP="00DA7657">
      <w:pPr>
        <w:pStyle w:val="NoteToDrafters-ASDEFCON"/>
        <w:rPr>
          <w:noProof/>
        </w:rPr>
      </w:pPr>
      <w:r>
        <w:rPr>
          <w:noProof/>
        </w:rPr>
        <w:t xml:space="preserve">Note to drafters:  </w:t>
      </w:r>
      <w:r w:rsidR="00BA0F18">
        <w:rPr>
          <w:noProof/>
        </w:rPr>
        <w:t xml:space="preserve">Amend the following table </w:t>
      </w:r>
      <w:r w:rsidR="00181C92">
        <w:rPr>
          <w:noProof/>
        </w:rPr>
        <w:t xml:space="preserve">for the Annexes and schedules </w:t>
      </w:r>
      <w:r w:rsidR="00BA0F18">
        <w:rPr>
          <w:noProof/>
        </w:rPr>
        <w:t>required</w:t>
      </w:r>
      <w:r w:rsidR="00181C92" w:rsidRPr="00181C92">
        <w:rPr>
          <w:noProof/>
        </w:rPr>
        <w:t xml:space="preserve"> </w:t>
      </w:r>
      <w:r w:rsidR="00181C92">
        <w:rPr>
          <w:noProof/>
        </w:rPr>
        <w:t>for the draft Contract</w:t>
      </w:r>
      <w:r w:rsidR="00BA0F18">
        <w:rPr>
          <w:noProof/>
        </w:rPr>
        <w:t xml:space="preserve"> (eg, </w:t>
      </w:r>
      <w:r w:rsidR="00181C92">
        <w:rPr>
          <w:noProof/>
        </w:rPr>
        <w:t xml:space="preserve">delete </w:t>
      </w:r>
      <w:r w:rsidR="00F6563C">
        <w:rPr>
          <w:noProof/>
        </w:rPr>
        <w:t>‘</w:t>
      </w:r>
      <w:r w:rsidR="00BA0F18">
        <w:rPr>
          <w:noProof/>
        </w:rPr>
        <w:t>CSC pricing</w:t>
      </w:r>
      <w:r w:rsidR="00F6563C">
        <w:rPr>
          <w:noProof/>
        </w:rPr>
        <w:t>’</w:t>
      </w:r>
      <w:r w:rsidR="00BA0F18">
        <w:rPr>
          <w:noProof/>
        </w:rPr>
        <w:t xml:space="preserve"> if not applicable).  </w:t>
      </w:r>
      <w:r>
        <w:rPr>
          <w:noProof/>
        </w:rPr>
        <w:t xml:space="preserve">Some Annexes will include a file </w:t>
      </w:r>
      <w:r w:rsidR="00E66283">
        <w:rPr>
          <w:noProof/>
        </w:rPr>
        <w:t xml:space="preserve">for </w:t>
      </w:r>
      <w:r>
        <w:rPr>
          <w:noProof/>
        </w:rPr>
        <w:t>the pricing</w:t>
      </w:r>
      <w:r w:rsidR="000A2B2F">
        <w:rPr>
          <w:noProof/>
        </w:rPr>
        <w:t xml:space="preserve"> table, such as a PDF copy of a work</w:t>
      </w:r>
      <w:r>
        <w:rPr>
          <w:noProof/>
        </w:rPr>
        <w:t xml:space="preserve">sheet from the </w:t>
      </w:r>
      <w:r w:rsidR="000A2B2F">
        <w:rPr>
          <w:noProof/>
        </w:rPr>
        <w:t>SPTPW</w:t>
      </w:r>
      <w:r>
        <w:rPr>
          <w:noProof/>
        </w:rPr>
        <w:t xml:space="preserve">.  </w:t>
      </w:r>
      <w:r w:rsidR="008A7685">
        <w:rPr>
          <w:noProof/>
        </w:rPr>
        <w:t xml:space="preserve">For Recurring Services, multiple schedules </w:t>
      </w:r>
      <w:r w:rsidR="00BA0F18">
        <w:rPr>
          <w:noProof/>
        </w:rPr>
        <w:t xml:space="preserve">(one for each period) </w:t>
      </w:r>
      <w:r w:rsidR="008A7685">
        <w:rPr>
          <w:noProof/>
        </w:rPr>
        <w:t xml:space="preserve">will be included </w:t>
      </w:r>
      <w:r w:rsidR="008D36B5">
        <w:rPr>
          <w:noProof/>
        </w:rPr>
        <w:t xml:space="preserve">in </w:t>
      </w:r>
      <w:r w:rsidR="008A7685">
        <w:rPr>
          <w:noProof/>
        </w:rPr>
        <w:t xml:space="preserve">Annex B. </w:t>
      </w:r>
      <w:r>
        <w:rPr>
          <w:noProof/>
        </w:rPr>
        <w:t xml:space="preserve"> File names may be added </w:t>
      </w:r>
      <w:r w:rsidR="00BF4830">
        <w:rPr>
          <w:noProof/>
        </w:rPr>
        <w:t>prior to ED</w:t>
      </w:r>
      <w:r w:rsidR="008A7685">
        <w:rPr>
          <w:noProof/>
        </w:rPr>
        <w:t>,</w:t>
      </w:r>
      <w:r w:rsidR="00BF4830">
        <w:rPr>
          <w:noProof/>
        </w:rPr>
        <w:t xml:space="preserve"> </w:t>
      </w:r>
      <w:r>
        <w:rPr>
          <w:noProof/>
        </w:rPr>
        <w:t>when known</w:t>
      </w:r>
      <w:r w:rsidR="00BF4830">
        <w:rPr>
          <w:noProof/>
        </w:rPr>
        <w:t>.</w:t>
      </w:r>
      <w:r>
        <w:rPr>
          <w:noProof/>
        </w:rPr>
        <w:t xml:space="preserve"> </w:t>
      </w:r>
      <w:r w:rsidR="00BF4830">
        <w:rPr>
          <w:noProof/>
        </w:rPr>
        <w:t xml:space="preserve"> </w:t>
      </w:r>
      <w:r w:rsidR="00181C92">
        <w:rPr>
          <w:noProof/>
        </w:rPr>
        <w:t>E</w:t>
      </w:r>
      <w:r>
        <w:rPr>
          <w:noProof/>
        </w:rPr>
        <w:t>xample</w:t>
      </w:r>
      <w:r w:rsidR="00181C92">
        <w:rPr>
          <w:noProof/>
        </w:rPr>
        <w:t xml:space="preserve"> file name</w:t>
      </w:r>
      <w:r>
        <w:rPr>
          <w:noProof/>
        </w:rPr>
        <w:t xml:space="preserve">s are based on </w:t>
      </w:r>
      <w:r w:rsidR="008A7685">
        <w:rPr>
          <w:noProof/>
        </w:rPr>
        <w:t xml:space="preserve">worksheet </w:t>
      </w:r>
      <w:r w:rsidR="00181C92">
        <w:rPr>
          <w:noProof/>
        </w:rPr>
        <w:t xml:space="preserve">tabs </w:t>
      </w:r>
      <w:r w:rsidR="008A7685">
        <w:rPr>
          <w:noProof/>
        </w:rPr>
        <w:t>with</w:t>
      </w:r>
      <w:r>
        <w:rPr>
          <w:noProof/>
        </w:rPr>
        <w:t xml:space="preserve">in the </w:t>
      </w:r>
      <w:r w:rsidR="00175D38">
        <w:rPr>
          <w:noProof/>
        </w:rPr>
        <w:t>SPTPW</w:t>
      </w:r>
      <w:r>
        <w:rPr>
          <w:noProof/>
        </w:rPr>
        <w:t>.</w:t>
      </w:r>
    </w:p>
    <w:p w14:paraId="1BB7605A" w14:textId="77777777" w:rsidR="00E55E3B" w:rsidRDefault="00E55E3B" w:rsidP="00DA7657">
      <w:pPr>
        <w:pStyle w:val="ASDEFCONOptionSpace"/>
        <w:rPr>
          <w:noProof/>
        </w:rPr>
      </w:pPr>
    </w:p>
    <w:tbl>
      <w:tblPr>
        <w:tblStyle w:val="TableGrid"/>
        <w:tblW w:w="0" w:type="auto"/>
        <w:tblLook w:val="04A0" w:firstRow="1" w:lastRow="0" w:firstColumn="1" w:lastColumn="0" w:noHBand="0" w:noVBand="1"/>
      </w:tblPr>
      <w:tblGrid>
        <w:gridCol w:w="828"/>
        <w:gridCol w:w="3845"/>
        <w:gridCol w:w="4388"/>
      </w:tblGrid>
      <w:tr w:rsidR="00E55E3B" w14:paraId="05E454F6" w14:textId="77777777" w:rsidTr="000F70F4">
        <w:tc>
          <w:tcPr>
            <w:tcW w:w="828" w:type="dxa"/>
            <w:shd w:val="pct10" w:color="auto" w:fill="auto"/>
          </w:tcPr>
          <w:p w14:paraId="64F80D66" w14:textId="77777777" w:rsidR="00E55E3B" w:rsidRDefault="00E55E3B" w:rsidP="00DA7657">
            <w:pPr>
              <w:pStyle w:val="Table10ptHeading-ASDEFCON"/>
            </w:pPr>
            <w:r>
              <w:t>Annex</w:t>
            </w:r>
          </w:p>
        </w:tc>
        <w:tc>
          <w:tcPr>
            <w:tcW w:w="3845" w:type="dxa"/>
            <w:shd w:val="pct10" w:color="auto" w:fill="auto"/>
          </w:tcPr>
          <w:p w14:paraId="1B26DE72" w14:textId="77777777" w:rsidR="00E55E3B" w:rsidRDefault="00E55E3B" w:rsidP="00DA7657">
            <w:pPr>
              <w:pStyle w:val="Table10ptHeading-ASDEFCON"/>
            </w:pPr>
            <w:r>
              <w:t>Title</w:t>
            </w:r>
          </w:p>
        </w:tc>
        <w:tc>
          <w:tcPr>
            <w:tcW w:w="4388" w:type="dxa"/>
            <w:shd w:val="pct10" w:color="auto" w:fill="auto"/>
          </w:tcPr>
          <w:p w14:paraId="3D306D77" w14:textId="77777777" w:rsidR="00E55E3B" w:rsidRDefault="00E55E3B" w:rsidP="00DA7657">
            <w:pPr>
              <w:pStyle w:val="Table10ptHeading-ASDEFCON"/>
            </w:pPr>
            <w:r>
              <w:t>File Names</w:t>
            </w:r>
          </w:p>
        </w:tc>
      </w:tr>
      <w:tr w:rsidR="00E55E3B" w14:paraId="780316DB" w14:textId="77777777" w:rsidTr="000F70F4">
        <w:tc>
          <w:tcPr>
            <w:tcW w:w="828" w:type="dxa"/>
          </w:tcPr>
          <w:p w14:paraId="239C15F8" w14:textId="77777777" w:rsidR="00E55E3B" w:rsidRDefault="00E55E3B" w:rsidP="003C4BCE">
            <w:pPr>
              <w:pStyle w:val="Table10ptText-ASDEFCON"/>
              <w:jc w:val="center"/>
            </w:pPr>
            <w:r>
              <w:t>A</w:t>
            </w:r>
          </w:p>
        </w:tc>
        <w:tc>
          <w:tcPr>
            <w:tcW w:w="3845" w:type="dxa"/>
          </w:tcPr>
          <w:p w14:paraId="36039234" w14:textId="01738ABD" w:rsidR="00E55E3B" w:rsidRDefault="00811CD4" w:rsidP="00BA0F18">
            <w:pPr>
              <w:pStyle w:val="Table10ptText-ASDEFCON"/>
            </w:pPr>
            <w:r w:rsidRPr="0066273A">
              <w:t>Milestone Payments</w:t>
            </w:r>
          </w:p>
        </w:tc>
        <w:tc>
          <w:tcPr>
            <w:tcW w:w="4388" w:type="dxa"/>
          </w:tcPr>
          <w:p w14:paraId="420C96D4" w14:textId="1433E9CA" w:rsidR="00E55E3B" w:rsidRPr="00FC4375" w:rsidRDefault="00086824" w:rsidP="00915183">
            <w:pPr>
              <w:pStyle w:val="Table10ptText-ASDEFCON"/>
            </w:pPr>
            <w:r>
              <w:t xml:space="preserve">Milestone </w:t>
            </w:r>
            <w:r w:rsidR="00915183">
              <w:t xml:space="preserve">Payments </w:t>
            </w:r>
            <w:r>
              <w:t>Schedule</w:t>
            </w:r>
          </w:p>
        </w:tc>
      </w:tr>
      <w:tr w:rsidR="00E55E3B" w14:paraId="36A480C1" w14:textId="77777777" w:rsidTr="000F70F4">
        <w:tc>
          <w:tcPr>
            <w:tcW w:w="828" w:type="dxa"/>
          </w:tcPr>
          <w:p w14:paraId="2990D994" w14:textId="77777777" w:rsidR="00E55E3B" w:rsidRDefault="00E55E3B" w:rsidP="00F84CE6">
            <w:pPr>
              <w:pStyle w:val="Table10ptText-ASDEFCON"/>
              <w:jc w:val="center"/>
            </w:pPr>
            <w:r>
              <w:t>B</w:t>
            </w:r>
          </w:p>
        </w:tc>
        <w:tc>
          <w:tcPr>
            <w:tcW w:w="3845" w:type="dxa"/>
          </w:tcPr>
          <w:p w14:paraId="34F7CCB9" w14:textId="489E2E6E" w:rsidR="00E55E3B" w:rsidRDefault="00811CD4" w:rsidP="00BA0F18">
            <w:pPr>
              <w:pStyle w:val="Table10ptText-ASDEFCON"/>
            </w:pPr>
            <w:r w:rsidRPr="0066273A">
              <w:t>Recurring Services</w:t>
            </w:r>
          </w:p>
        </w:tc>
        <w:tc>
          <w:tcPr>
            <w:tcW w:w="4388" w:type="dxa"/>
          </w:tcPr>
          <w:p w14:paraId="315A2EFD" w14:textId="5620642C" w:rsidR="00E55E3B" w:rsidRDefault="00465ACB" w:rsidP="00DA7657">
            <w:pPr>
              <w:pStyle w:val="Table10ptText-ASDEFCON"/>
            </w:pPr>
            <w:r>
              <w:t>Schedule CS1: Core Services OD to X</w:t>
            </w:r>
          </w:p>
          <w:p w14:paraId="11CBBB7D" w14:textId="768D973F" w:rsidR="00465ACB" w:rsidRDefault="00465ACB" w:rsidP="00E55E3B">
            <w:pPr>
              <w:pStyle w:val="Table10ptText-ASDEFCON"/>
              <w:rPr>
                <w:i/>
              </w:rPr>
            </w:pPr>
            <w:r>
              <w:rPr>
                <w:i/>
              </w:rPr>
              <w:t>Schedule CS2: Core Services X to Y</w:t>
            </w:r>
          </w:p>
          <w:p w14:paraId="10B62652" w14:textId="748762D9" w:rsidR="00465ACB" w:rsidRDefault="00465ACB" w:rsidP="00E55E3B">
            <w:pPr>
              <w:pStyle w:val="Table10ptText-ASDEFCON"/>
              <w:rPr>
                <w:i/>
              </w:rPr>
            </w:pPr>
            <w:r>
              <w:rPr>
                <w:i/>
              </w:rPr>
              <w:t xml:space="preserve">Schedule CS3: Core Services </w:t>
            </w:r>
            <w:r w:rsidR="00175D38">
              <w:rPr>
                <w:i/>
              </w:rPr>
              <w:t>Y to Z</w:t>
            </w:r>
          </w:p>
          <w:p w14:paraId="4831FF7D" w14:textId="77777777" w:rsidR="00465ACB" w:rsidRDefault="00465ACB" w:rsidP="00E55E3B">
            <w:pPr>
              <w:pStyle w:val="Table10ptText-ASDEFCON"/>
              <w:rPr>
                <w:i/>
              </w:rPr>
            </w:pPr>
            <w:r>
              <w:rPr>
                <w:i/>
              </w:rPr>
              <w:t>…</w:t>
            </w:r>
          </w:p>
          <w:p w14:paraId="21759366" w14:textId="4FB0F1CB" w:rsidR="00465ACB" w:rsidRPr="00151C64" w:rsidRDefault="00465ACB" w:rsidP="001F57C4">
            <w:pPr>
              <w:pStyle w:val="Table10ptText-ASDEFCON"/>
              <w:rPr>
                <w:i/>
              </w:rPr>
            </w:pPr>
            <w:r>
              <w:rPr>
                <w:i/>
              </w:rPr>
              <w:t>Schedule ES</w:t>
            </w:r>
            <w:r w:rsidR="001F57C4">
              <w:rPr>
                <w:i/>
              </w:rPr>
              <w:t>1</w:t>
            </w:r>
            <w:r>
              <w:rPr>
                <w:i/>
              </w:rPr>
              <w:t>: Excluded Services</w:t>
            </w:r>
          </w:p>
        </w:tc>
      </w:tr>
      <w:tr w:rsidR="00F4694B" w14:paraId="53841230" w14:textId="77777777" w:rsidTr="0066706F">
        <w:tc>
          <w:tcPr>
            <w:tcW w:w="828" w:type="dxa"/>
          </w:tcPr>
          <w:p w14:paraId="76F29E67" w14:textId="05CF0354" w:rsidR="00F4694B" w:rsidRDefault="00F4694B" w:rsidP="00E55E3B">
            <w:pPr>
              <w:pStyle w:val="Table10ptText-ASDEFCON"/>
              <w:jc w:val="center"/>
            </w:pPr>
            <w:r>
              <w:t>C</w:t>
            </w:r>
          </w:p>
        </w:tc>
        <w:tc>
          <w:tcPr>
            <w:tcW w:w="3845" w:type="dxa"/>
          </w:tcPr>
          <w:p w14:paraId="54B3D3BF" w14:textId="77680D85" w:rsidR="00F4694B" w:rsidRPr="0066273A" w:rsidRDefault="00F4694B" w:rsidP="00BA0F18">
            <w:pPr>
              <w:pStyle w:val="Table10ptText-ASDEFCON"/>
            </w:pPr>
            <w:r>
              <w:t>Performance Payments</w:t>
            </w:r>
          </w:p>
        </w:tc>
        <w:tc>
          <w:tcPr>
            <w:tcW w:w="4388" w:type="dxa"/>
          </w:tcPr>
          <w:p w14:paraId="11CF29D2" w14:textId="0F868E5D" w:rsidR="00F4694B" w:rsidRDefault="00175D38" w:rsidP="00E55E3B">
            <w:pPr>
              <w:pStyle w:val="Table10ptText-ASDEFCON"/>
              <w:rPr>
                <w:i/>
              </w:rPr>
            </w:pPr>
            <w:r>
              <w:rPr>
                <w:i/>
              </w:rPr>
              <w:t>(no schedules)</w:t>
            </w:r>
          </w:p>
        </w:tc>
      </w:tr>
      <w:tr w:rsidR="0026163E" w14:paraId="57646170" w14:textId="77777777" w:rsidTr="003B6E5A">
        <w:tc>
          <w:tcPr>
            <w:tcW w:w="828" w:type="dxa"/>
          </w:tcPr>
          <w:p w14:paraId="05F5C0D1" w14:textId="3E4328D2" w:rsidR="0026163E" w:rsidRDefault="00F4694B" w:rsidP="0066706F">
            <w:pPr>
              <w:pStyle w:val="Table10ptText-ASDEFCON"/>
              <w:jc w:val="center"/>
            </w:pPr>
            <w:r>
              <w:t>D</w:t>
            </w:r>
          </w:p>
        </w:tc>
        <w:tc>
          <w:tcPr>
            <w:tcW w:w="3845" w:type="dxa"/>
          </w:tcPr>
          <w:p w14:paraId="3FF2B3CB" w14:textId="6DDBB1A2" w:rsidR="0026163E" w:rsidRPr="0066273A" w:rsidRDefault="0026163E" w:rsidP="00BA0F18">
            <w:pPr>
              <w:pStyle w:val="Table10ptText-ASDEFCON"/>
            </w:pPr>
            <w:r w:rsidRPr="0066273A">
              <w:t>Task-Priced Services</w:t>
            </w:r>
          </w:p>
        </w:tc>
        <w:tc>
          <w:tcPr>
            <w:tcW w:w="4388" w:type="dxa"/>
          </w:tcPr>
          <w:p w14:paraId="5CE8507B" w14:textId="42D9F761" w:rsidR="0026163E" w:rsidRPr="00FC4375" w:rsidRDefault="00465ACB" w:rsidP="00E55E3B">
            <w:pPr>
              <w:pStyle w:val="Table10ptText-ASDEFCON"/>
              <w:rPr>
                <w:i/>
              </w:rPr>
            </w:pPr>
            <w:r>
              <w:rPr>
                <w:i/>
              </w:rPr>
              <w:t>Task Priced Services</w:t>
            </w:r>
          </w:p>
        </w:tc>
      </w:tr>
      <w:tr w:rsidR="0026163E" w14:paraId="67B72618" w14:textId="77777777" w:rsidTr="003B6E5A">
        <w:tc>
          <w:tcPr>
            <w:tcW w:w="828" w:type="dxa"/>
          </w:tcPr>
          <w:p w14:paraId="6F835BFD" w14:textId="45193AAA" w:rsidR="0026163E" w:rsidRDefault="00F4694B" w:rsidP="0066706F">
            <w:pPr>
              <w:pStyle w:val="Table10ptText-ASDEFCON"/>
              <w:jc w:val="center"/>
            </w:pPr>
            <w:r>
              <w:t>E</w:t>
            </w:r>
          </w:p>
        </w:tc>
        <w:tc>
          <w:tcPr>
            <w:tcW w:w="3845" w:type="dxa"/>
          </w:tcPr>
          <w:p w14:paraId="1D6CF4B2" w14:textId="203A79AE" w:rsidR="0026163E" w:rsidRPr="0066273A" w:rsidRDefault="0026163E" w:rsidP="00BA0F18">
            <w:pPr>
              <w:pStyle w:val="Table10ptText-ASDEFCON"/>
            </w:pPr>
            <w:r w:rsidRPr="0066273A">
              <w:t>S</w:t>
            </w:r>
            <w:r>
              <w:t>&amp;</w:t>
            </w:r>
            <w:r w:rsidRPr="0066273A">
              <w:t>Q Services</w:t>
            </w:r>
          </w:p>
        </w:tc>
        <w:tc>
          <w:tcPr>
            <w:tcW w:w="4388" w:type="dxa"/>
          </w:tcPr>
          <w:p w14:paraId="77F406D6" w14:textId="7A94828F" w:rsidR="0026163E" w:rsidRPr="00FC4375" w:rsidRDefault="00465ACB" w:rsidP="00E55E3B">
            <w:pPr>
              <w:pStyle w:val="Table10ptText-ASDEFCON"/>
              <w:rPr>
                <w:i/>
              </w:rPr>
            </w:pPr>
            <w:r>
              <w:rPr>
                <w:i/>
              </w:rPr>
              <w:t>S and Q Services</w:t>
            </w:r>
          </w:p>
        </w:tc>
      </w:tr>
      <w:tr w:rsidR="0026163E" w14:paraId="7657927C" w14:textId="77777777" w:rsidTr="003B6E5A">
        <w:tc>
          <w:tcPr>
            <w:tcW w:w="828" w:type="dxa"/>
          </w:tcPr>
          <w:p w14:paraId="2602DF21" w14:textId="485FA65E" w:rsidR="0026163E" w:rsidRDefault="00F4694B" w:rsidP="0066706F">
            <w:pPr>
              <w:pStyle w:val="Table10ptText-ASDEFCON"/>
              <w:jc w:val="center"/>
            </w:pPr>
            <w:r>
              <w:t>F</w:t>
            </w:r>
          </w:p>
        </w:tc>
        <w:tc>
          <w:tcPr>
            <w:tcW w:w="3845" w:type="dxa"/>
          </w:tcPr>
          <w:p w14:paraId="5736B979" w14:textId="7E5ADC5A" w:rsidR="0026163E" w:rsidRPr="0066273A" w:rsidRDefault="00465ACB" w:rsidP="00BA0F18">
            <w:pPr>
              <w:pStyle w:val="Table10ptText-ASDEFCON"/>
            </w:pPr>
            <w:r w:rsidRPr="0066273A">
              <w:t>Adjustments</w:t>
            </w:r>
          </w:p>
        </w:tc>
        <w:tc>
          <w:tcPr>
            <w:tcW w:w="4388" w:type="dxa"/>
          </w:tcPr>
          <w:p w14:paraId="6976318B" w14:textId="02EA7039" w:rsidR="0026163E" w:rsidRPr="00FC4375" w:rsidRDefault="00465ACB" w:rsidP="00465ACB">
            <w:pPr>
              <w:pStyle w:val="Table10ptText-ASDEFCON"/>
              <w:rPr>
                <w:i/>
              </w:rPr>
            </w:pPr>
            <w:r>
              <w:rPr>
                <w:i/>
              </w:rPr>
              <w:t>Adjustments</w:t>
            </w:r>
          </w:p>
        </w:tc>
      </w:tr>
      <w:tr w:rsidR="00EF0DD2" w14:paraId="70C03E21" w14:textId="77777777" w:rsidTr="003B6E5A">
        <w:tc>
          <w:tcPr>
            <w:tcW w:w="828" w:type="dxa"/>
          </w:tcPr>
          <w:p w14:paraId="21FA959E" w14:textId="32925D64" w:rsidR="00EF0DD2" w:rsidRDefault="00EF0DD2" w:rsidP="0066706F">
            <w:pPr>
              <w:pStyle w:val="Table10ptText-ASDEFCON"/>
              <w:jc w:val="center"/>
            </w:pPr>
            <w:r>
              <w:t>G</w:t>
            </w:r>
          </w:p>
        </w:tc>
        <w:tc>
          <w:tcPr>
            <w:tcW w:w="3845" w:type="dxa"/>
          </w:tcPr>
          <w:p w14:paraId="254A9210" w14:textId="388EF6CB" w:rsidR="00EF0DD2" w:rsidRPr="0066273A" w:rsidRDefault="00EF0DD2" w:rsidP="00BA0F18">
            <w:pPr>
              <w:pStyle w:val="Table10ptText-ASDEFCON"/>
            </w:pPr>
            <w:r>
              <w:t>Schedule of Rates</w:t>
            </w:r>
          </w:p>
        </w:tc>
        <w:tc>
          <w:tcPr>
            <w:tcW w:w="4388" w:type="dxa"/>
          </w:tcPr>
          <w:p w14:paraId="323C2193" w14:textId="5055BCCC" w:rsidR="00EF0DD2" w:rsidRDefault="00EF0DD2" w:rsidP="00EF0DD2">
            <w:pPr>
              <w:pStyle w:val="Table10ptText-ASDEFCON"/>
              <w:rPr>
                <w:i/>
              </w:rPr>
            </w:pPr>
            <w:r>
              <w:rPr>
                <w:i/>
              </w:rPr>
              <w:t xml:space="preserve">Schedule 1: </w:t>
            </w:r>
            <w:r w:rsidRPr="00FC4375">
              <w:rPr>
                <w:i/>
              </w:rPr>
              <w:t>Labour Rates</w:t>
            </w:r>
          </w:p>
          <w:p w14:paraId="38D2241D" w14:textId="47E0D5D9" w:rsidR="00EF0DD2" w:rsidRDefault="00EF0DD2" w:rsidP="00EF0DD2">
            <w:pPr>
              <w:pStyle w:val="Table10ptText-ASDEFCON"/>
              <w:rPr>
                <w:i/>
              </w:rPr>
            </w:pPr>
            <w:r>
              <w:rPr>
                <w:i/>
              </w:rPr>
              <w:t xml:space="preserve">Schedule 2: </w:t>
            </w:r>
            <w:r w:rsidRPr="00FC4375">
              <w:rPr>
                <w:i/>
              </w:rPr>
              <w:t>Schedule of Margins</w:t>
            </w:r>
          </w:p>
        </w:tc>
      </w:tr>
      <w:tr w:rsidR="0026163E" w14:paraId="7D03FB7E" w14:textId="77777777" w:rsidTr="003B6E5A">
        <w:tc>
          <w:tcPr>
            <w:tcW w:w="828" w:type="dxa"/>
          </w:tcPr>
          <w:p w14:paraId="3F849E37" w14:textId="7EC46838" w:rsidR="0026163E" w:rsidRDefault="00EF0DD2" w:rsidP="0066706F">
            <w:pPr>
              <w:pStyle w:val="Table10ptText-ASDEFCON"/>
              <w:jc w:val="center"/>
            </w:pPr>
            <w:r>
              <w:t>H</w:t>
            </w:r>
          </w:p>
        </w:tc>
        <w:tc>
          <w:tcPr>
            <w:tcW w:w="3845" w:type="dxa"/>
          </w:tcPr>
          <w:p w14:paraId="5DB68589" w14:textId="4FDF328A" w:rsidR="0026163E" w:rsidRPr="0066273A" w:rsidRDefault="00465ACB" w:rsidP="00BA0F18">
            <w:pPr>
              <w:pStyle w:val="Table10ptText-ASDEFCON"/>
            </w:pPr>
            <w:r>
              <w:t>Contractor Standing Capability Pricing</w:t>
            </w:r>
          </w:p>
        </w:tc>
        <w:tc>
          <w:tcPr>
            <w:tcW w:w="4388" w:type="dxa"/>
          </w:tcPr>
          <w:p w14:paraId="3E2DC5A4" w14:textId="1880B48F" w:rsidR="0026163E" w:rsidRPr="00FC4375" w:rsidRDefault="00484E93" w:rsidP="00E55E3B">
            <w:pPr>
              <w:pStyle w:val="Table10ptText-ASDEFCON"/>
              <w:rPr>
                <w:i/>
              </w:rPr>
            </w:pPr>
            <w:bookmarkStart w:id="1" w:name="_Ref79648945"/>
            <w:r>
              <w:rPr>
                <w:i/>
              </w:rPr>
              <w:t>Contractor</w:t>
            </w:r>
            <w:r w:rsidR="00701F87">
              <w:rPr>
                <w:i/>
              </w:rPr>
              <w:t xml:space="preserve"> </w:t>
            </w:r>
            <w:r>
              <w:rPr>
                <w:i/>
              </w:rPr>
              <w:t>Standing</w:t>
            </w:r>
            <w:r w:rsidR="00701F87">
              <w:rPr>
                <w:i/>
              </w:rPr>
              <w:t xml:space="preserve"> </w:t>
            </w:r>
            <w:r>
              <w:rPr>
                <w:i/>
              </w:rPr>
              <w:t>Capability</w:t>
            </w:r>
          </w:p>
        </w:tc>
        <w:bookmarkEnd w:id="1"/>
      </w:tr>
    </w:tbl>
    <w:p w14:paraId="0A1F4523" w14:textId="51458468" w:rsidR="00E55E3B" w:rsidRDefault="00E55E3B" w:rsidP="00A25A18">
      <w:pPr>
        <w:pStyle w:val="ASDEFCONOptionSpace"/>
      </w:pPr>
    </w:p>
    <w:p w14:paraId="619E622C" w14:textId="77777777" w:rsidR="00EC2E38" w:rsidRDefault="00EC2E38" w:rsidP="00DA7657">
      <w:pPr>
        <w:pStyle w:val="COTCOCLV3-ASDEFCON"/>
      </w:pPr>
      <w:r w:rsidRPr="0066273A">
        <w:t xml:space="preserve">The dates specified in the Delivery Schedule at Attachment C shall have precedence over any dates specified in this Attachment </w:t>
      </w:r>
      <w:r>
        <w:t xml:space="preserve">B </w:t>
      </w:r>
      <w:r w:rsidRPr="0066273A">
        <w:t>in the event of any inconsistency.</w:t>
      </w:r>
    </w:p>
    <w:p w14:paraId="0BE9FC48" w14:textId="50C6AF93" w:rsidR="00EF13FD" w:rsidRDefault="00EC2E38" w:rsidP="003B6E5A">
      <w:pPr>
        <w:pStyle w:val="COTCOCLV3-ASDEFCON"/>
      </w:pPr>
      <w:r w:rsidRPr="008A3CFC">
        <w:t xml:space="preserve">The obligations of the Commonwealth under this </w:t>
      </w:r>
      <w:r>
        <w:t xml:space="preserve">Attachment B </w:t>
      </w:r>
      <w:r w:rsidRPr="008A3CFC">
        <w:t>are subject to</w:t>
      </w:r>
      <w:r>
        <w:t xml:space="preserve"> the</w:t>
      </w:r>
      <w:r w:rsidRPr="008A3CFC">
        <w:t>:</w:t>
      </w:r>
    </w:p>
    <w:p w14:paraId="07E7F61C" w14:textId="77777777" w:rsidR="00EC2E38" w:rsidRDefault="00EC2E38" w:rsidP="00DA7657">
      <w:pPr>
        <w:pStyle w:val="ATTANNLV3-ASDEFCON"/>
      </w:pPr>
      <w:r w:rsidRPr="008A3CFC">
        <w:lastRenderedPageBreak/>
        <w:t xml:space="preserve">Contractor making a claim for payment in accordance with clause </w:t>
      </w:r>
      <w:r w:rsidR="004B5AB5">
        <w:t>7.3</w:t>
      </w:r>
      <w:r>
        <w:t xml:space="preserve"> of the COC; and</w:t>
      </w:r>
    </w:p>
    <w:p w14:paraId="68D94538" w14:textId="478B798D" w:rsidR="00EC2E38" w:rsidRPr="00810E88" w:rsidRDefault="00EC2E38" w:rsidP="00500BD5">
      <w:pPr>
        <w:pStyle w:val="ATTANNLV3-ASDEFCON"/>
      </w:pPr>
      <w:proofErr w:type="gramStart"/>
      <w:r w:rsidRPr="008A3CFC">
        <w:t>other</w:t>
      </w:r>
      <w:proofErr w:type="gramEnd"/>
      <w:r w:rsidRPr="008A3CFC">
        <w:t xml:space="preserve"> provisions of </w:t>
      </w:r>
      <w:r>
        <w:t xml:space="preserve">the </w:t>
      </w:r>
      <w:r w:rsidRPr="008A3CFC">
        <w:t>Contract</w:t>
      </w:r>
      <w:r>
        <w:t>.</w:t>
      </w:r>
    </w:p>
    <w:p w14:paraId="6D959BD9" w14:textId="19148E11" w:rsidR="00EF13FD" w:rsidRPr="004D29AD" w:rsidRDefault="00EC2E38" w:rsidP="003B6E5A">
      <w:pPr>
        <w:pStyle w:val="COTCOCLV3-ASDEFCON"/>
      </w:pPr>
      <w:r w:rsidRPr="00F347EC">
        <w:t xml:space="preserve">Except where expressly indicated to the contrary, the amounts set out in </w:t>
      </w:r>
      <w:r>
        <w:t>this Attachment B</w:t>
      </w:r>
      <w:r w:rsidRPr="00F347EC">
        <w:t xml:space="preserve"> are inclusive of all costs and other payments associated with </w:t>
      </w:r>
      <w:r>
        <w:t>providing the Services</w:t>
      </w:r>
      <w:r w:rsidRPr="00F347EC">
        <w:t xml:space="preserve"> </w:t>
      </w:r>
      <w:r>
        <w:t xml:space="preserve">(including achieving the Milestones) </w:t>
      </w:r>
      <w:r w:rsidRPr="00C650ED">
        <w:t>and carrying out all matters and doing all things necessary for the due and proper performance and completion of the Contract</w:t>
      </w:r>
      <w:r>
        <w:t xml:space="preserve">. </w:t>
      </w:r>
      <w:r w:rsidR="00EF13FD">
        <w:t xml:space="preserve"> </w:t>
      </w:r>
      <w:r>
        <w:t>This includes all l</w:t>
      </w:r>
      <w:r w:rsidRPr="00C650ED">
        <w:t>icence fees, royalty payments</w:t>
      </w:r>
      <w:r>
        <w:t>,</w:t>
      </w:r>
      <w:r w:rsidRPr="00C650ED">
        <w:t xml:space="preserve"> overseas taxes, duties and charges</w:t>
      </w:r>
      <w:r>
        <w:t>,</w:t>
      </w:r>
      <w:r w:rsidRPr="00C650ED">
        <w:t xml:space="preserve"> Australian (Federal, State and Local Government) taxes including GST, customs and other duties and charges </w:t>
      </w:r>
      <w:r>
        <w:t>and</w:t>
      </w:r>
      <w:r w:rsidRPr="004D1BA9">
        <w:rPr>
          <w:szCs w:val="20"/>
        </w:rPr>
        <w:t xml:space="preserve"> arranging customs clearance and services of representatives</w:t>
      </w:r>
      <w:r>
        <w:rPr>
          <w:szCs w:val="20"/>
        </w:rPr>
        <w:t>.</w:t>
      </w:r>
      <w:bookmarkEnd w:id="0"/>
    </w:p>
    <w:p w14:paraId="293DDB37" w14:textId="53AEF803" w:rsidR="00EC2E38" w:rsidRPr="0066273A" w:rsidRDefault="00A2458D" w:rsidP="00DA7657">
      <w:pPr>
        <w:pStyle w:val="COTCOCLV1-ASDEFCON"/>
      </w:pPr>
      <w:bookmarkStart w:id="2" w:name="_Toc83108955"/>
      <w:bookmarkStart w:id="3" w:name="_Toc83108993"/>
      <w:bookmarkStart w:id="4" w:name="_Toc83109014"/>
      <w:bookmarkStart w:id="5" w:name="_Toc83109035"/>
      <w:bookmarkStart w:id="6" w:name="_Toc83109056"/>
      <w:bookmarkStart w:id="7" w:name="_Toc83108956"/>
      <w:bookmarkStart w:id="8" w:name="_Toc83108994"/>
      <w:bookmarkStart w:id="9" w:name="_Toc83109015"/>
      <w:bookmarkStart w:id="10" w:name="_Toc83109036"/>
      <w:bookmarkStart w:id="11" w:name="_Toc83109057"/>
      <w:bookmarkStart w:id="12" w:name="_Toc83108957"/>
      <w:bookmarkStart w:id="13" w:name="_Toc83108995"/>
      <w:bookmarkStart w:id="14" w:name="_Toc83109016"/>
      <w:bookmarkStart w:id="15" w:name="_Toc83109037"/>
      <w:bookmarkStart w:id="16" w:name="_Toc83109058"/>
      <w:bookmarkStart w:id="17" w:name="_Toc79580084"/>
      <w:bookmarkStart w:id="18" w:name="_Toc79646454"/>
      <w:bookmarkStart w:id="19" w:name="_Toc79646535"/>
      <w:bookmarkStart w:id="20" w:name="_Toc83021033"/>
      <w:bookmarkStart w:id="21" w:name="_Toc83108958"/>
      <w:bookmarkStart w:id="22" w:name="_Toc83108996"/>
      <w:bookmarkStart w:id="23" w:name="_Toc83109017"/>
      <w:bookmarkStart w:id="24" w:name="_Toc83109038"/>
      <w:bookmarkStart w:id="25" w:name="_Toc83109059"/>
      <w:bookmarkStart w:id="26" w:name="_Ref79649200"/>
      <w:bookmarkStart w:id="27" w:name="_Ref79762279"/>
      <w:bookmarkStart w:id="28" w:name="_Toc124228606"/>
      <w:bookmarkStart w:id="29" w:name="_Toc9781114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t xml:space="preserve">Mobilisation Payments and </w:t>
      </w:r>
      <w:r w:rsidRPr="0066273A">
        <w:t xml:space="preserve">Milestone Payments </w:t>
      </w:r>
      <w:r w:rsidR="00EC2E38" w:rsidRPr="0066273A">
        <w:t>(CORE)</w:t>
      </w:r>
      <w:bookmarkEnd w:id="26"/>
      <w:bookmarkEnd w:id="27"/>
      <w:bookmarkEnd w:id="28"/>
      <w:bookmarkEnd w:id="29"/>
    </w:p>
    <w:p w14:paraId="450F8E9E" w14:textId="5B64C36C" w:rsidR="00EC2E38" w:rsidRDefault="00EC2E38" w:rsidP="00DA7657">
      <w:pPr>
        <w:pStyle w:val="NoteToTenderers-ASDEFCON"/>
      </w:pPr>
      <w:r w:rsidRPr="0066273A">
        <w:t xml:space="preserve">Note to tenderers:  </w:t>
      </w:r>
      <w:r w:rsidR="00280B4A">
        <w:t xml:space="preserve">Clause </w:t>
      </w:r>
      <w:r w:rsidR="00280B4A">
        <w:fldChar w:fldCharType="begin"/>
      </w:r>
      <w:r w:rsidR="00280B4A">
        <w:instrText xml:space="preserve"> REF _Ref79649200 \r \h </w:instrText>
      </w:r>
      <w:r w:rsidR="00280B4A">
        <w:fldChar w:fldCharType="separate"/>
      </w:r>
      <w:r w:rsidR="00ED27DD">
        <w:t>2</w:t>
      </w:r>
      <w:r w:rsidR="00280B4A">
        <w:fldChar w:fldCharType="end"/>
      </w:r>
      <w:r w:rsidR="00280B4A">
        <w:t xml:space="preserve"> and </w:t>
      </w:r>
      <w:r w:rsidRPr="0066273A">
        <w:t xml:space="preserve">Annex A will consist of an amalgamation of the price schedules in TDR D, the successful tenderer’s response, and any negotiated </w:t>
      </w:r>
      <w:r w:rsidR="00480E49">
        <w:t>changes</w:t>
      </w:r>
      <w:r w:rsidRPr="0066273A">
        <w:t>.</w:t>
      </w:r>
    </w:p>
    <w:p w14:paraId="00DF21BD" w14:textId="7A2BCF28" w:rsidR="00EC2E38" w:rsidRPr="00567D53" w:rsidRDefault="00415EE1" w:rsidP="00DA7657">
      <w:pPr>
        <w:pStyle w:val="COTCOCLV2-ASDEFCON"/>
      </w:pPr>
      <w:r w:rsidRPr="00567D53">
        <w:t>Introduction</w:t>
      </w:r>
    </w:p>
    <w:p w14:paraId="0B1DF713" w14:textId="016BADAE" w:rsidR="00EC2E38" w:rsidRPr="008A3CFC" w:rsidRDefault="00EC2E38" w:rsidP="000A2B2F">
      <w:pPr>
        <w:pStyle w:val="COTCOCLV3-ASDEFCON"/>
      </w:pPr>
      <w:r w:rsidRPr="008A3CFC">
        <w:t xml:space="preserve">This </w:t>
      </w:r>
      <w:r w:rsidR="00280B4A">
        <w:t xml:space="preserve">clause </w:t>
      </w:r>
      <w:r w:rsidR="00280B4A">
        <w:fldChar w:fldCharType="begin"/>
      </w:r>
      <w:r w:rsidR="00280B4A">
        <w:instrText xml:space="preserve"> REF _Ref79649200 \r \h </w:instrText>
      </w:r>
      <w:r w:rsidR="00280B4A">
        <w:fldChar w:fldCharType="separate"/>
      </w:r>
      <w:r w:rsidR="00ED27DD">
        <w:t>2</w:t>
      </w:r>
      <w:r w:rsidR="00280B4A">
        <w:fldChar w:fldCharType="end"/>
      </w:r>
      <w:r>
        <w:t xml:space="preserve"> </w:t>
      </w:r>
      <w:r w:rsidRPr="008A3CFC">
        <w:t xml:space="preserve">describes the </w:t>
      </w:r>
      <w:r>
        <w:t xml:space="preserve">amounts </w:t>
      </w:r>
      <w:r w:rsidRPr="008A3CFC">
        <w:t xml:space="preserve">payable </w:t>
      </w:r>
      <w:r>
        <w:t xml:space="preserve">by the Commonwealth </w:t>
      </w:r>
      <w:r w:rsidRPr="008A3CFC">
        <w:t xml:space="preserve">to the Contractor </w:t>
      </w:r>
      <w:r>
        <w:t xml:space="preserve">for </w:t>
      </w:r>
      <w:r w:rsidRPr="008A3CFC">
        <w:t xml:space="preserve">the </w:t>
      </w:r>
      <w:r>
        <w:t>achievement of Milestones</w:t>
      </w:r>
      <w:r w:rsidRPr="00EA3CAC">
        <w:t xml:space="preserve"> </w:t>
      </w:r>
      <w:bookmarkStart w:id="30" w:name="_GoBack"/>
      <w:r w:rsidR="000170F9">
        <w:rPr>
          <w:b/>
        </w:rPr>
        <w:fldChar w:fldCharType="begin">
          <w:ffData>
            <w:name w:val=""/>
            <w:enabled/>
            <w:calcOnExit w:val="0"/>
            <w:textInput>
              <w:default w:val="(…INSERT THE FOLLOWING WHERE A MOBILISATION PAYMENT HAS BEEN AGREED, “or as a Mobilisation Payment”…)"/>
            </w:textInput>
          </w:ffData>
        </w:fldChar>
      </w:r>
      <w:r w:rsidR="000170F9">
        <w:rPr>
          <w:b/>
        </w:rPr>
        <w:instrText xml:space="preserve"> FORMTEXT </w:instrText>
      </w:r>
      <w:r w:rsidR="000170F9">
        <w:rPr>
          <w:b/>
        </w:rPr>
      </w:r>
      <w:r w:rsidR="000170F9">
        <w:rPr>
          <w:b/>
        </w:rPr>
        <w:fldChar w:fldCharType="separate"/>
      </w:r>
      <w:r w:rsidR="000170F9">
        <w:rPr>
          <w:b/>
          <w:noProof/>
        </w:rPr>
        <w:t>(…INSERT THE FOLLOWING WHERE A MOBILISATION PAYMENT HAS BEEN AGREED, “or as a Mobilisation Payment”…)</w:t>
      </w:r>
      <w:r w:rsidR="000170F9">
        <w:rPr>
          <w:b/>
        </w:rPr>
        <w:fldChar w:fldCharType="end"/>
      </w:r>
      <w:bookmarkEnd w:id="30"/>
      <w:r>
        <w:t xml:space="preserve"> in accordance with the </w:t>
      </w:r>
      <w:r w:rsidRPr="008A3CFC">
        <w:t>Contract.</w:t>
      </w:r>
    </w:p>
    <w:p w14:paraId="179C5C36" w14:textId="7FE4801C" w:rsidR="00EC2E38" w:rsidRPr="0066273A" w:rsidRDefault="00CC6888" w:rsidP="00DA7657">
      <w:pPr>
        <w:pStyle w:val="COTCOCLV2-ASDEFCON"/>
      </w:pPr>
      <w:r w:rsidRPr="0066273A">
        <w:t xml:space="preserve">Mobilisation Payment </w:t>
      </w:r>
      <w:r w:rsidR="00EC2E38" w:rsidRPr="0066273A">
        <w:t>(</w:t>
      </w:r>
      <w:r w:rsidR="00EC2E38">
        <w:t>RFT CORE</w:t>
      </w:r>
      <w:r w:rsidR="00EC2E38" w:rsidRPr="0066273A">
        <w:t>)</w:t>
      </w:r>
    </w:p>
    <w:p w14:paraId="648A4D75" w14:textId="1AF28EC1" w:rsidR="00EC2E38" w:rsidRDefault="00EC2E38" w:rsidP="00280B4A">
      <w:pPr>
        <w:pStyle w:val="COTCOCLV3-ASDEFCON"/>
      </w:pPr>
      <w:r w:rsidRPr="0066273A">
        <w:t xml:space="preserve">The amount of the Mobilisation Payment </w:t>
      </w:r>
      <w:r>
        <w:t xml:space="preserve">is </w:t>
      </w:r>
      <w:r w:rsidR="000170F9">
        <w:rPr>
          <w:b/>
        </w:rPr>
        <w:fldChar w:fldCharType="begin">
          <w:ffData>
            <w:name w:val=""/>
            <w:enabled/>
            <w:calcOnExit w:val="0"/>
            <w:textInput>
              <w:default w:val="(…INSERT AMOUNT OF MOBILISATION PAYMENT…)"/>
            </w:textInput>
          </w:ffData>
        </w:fldChar>
      </w:r>
      <w:r w:rsidR="000170F9">
        <w:rPr>
          <w:b/>
        </w:rPr>
        <w:instrText xml:space="preserve"> FORMTEXT </w:instrText>
      </w:r>
      <w:r w:rsidR="000170F9">
        <w:rPr>
          <w:b/>
        </w:rPr>
      </w:r>
      <w:r w:rsidR="000170F9">
        <w:rPr>
          <w:b/>
        </w:rPr>
        <w:fldChar w:fldCharType="separate"/>
      </w:r>
      <w:r w:rsidR="000170F9">
        <w:rPr>
          <w:b/>
          <w:noProof/>
        </w:rPr>
        <w:t>(…INSERT AMOUNT OF MOBILISATION PAYMENT…)</w:t>
      </w:r>
      <w:r w:rsidR="000170F9">
        <w:rPr>
          <w:b/>
        </w:rPr>
        <w:fldChar w:fldCharType="end"/>
      </w:r>
      <w:r>
        <w:t>.</w:t>
      </w:r>
    </w:p>
    <w:p w14:paraId="28CA6ECA" w14:textId="665B51D6" w:rsidR="00EC2E38" w:rsidRPr="00172068" w:rsidRDefault="00EC2E38" w:rsidP="00280B4A">
      <w:pPr>
        <w:pStyle w:val="COTCOCLV3-ASDEFCON"/>
      </w:pPr>
      <w:r>
        <w:t>T</w:t>
      </w:r>
      <w:r w:rsidRPr="00623225">
        <w:t>he Commonwealth shall pay to the Contractor</w:t>
      </w:r>
      <w:r>
        <w:t xml:space="preserve"> the Mobilisation Payment</w:t>
      </w:r>
      <w:r w:rsidRPr="008A3CFC">
        <w:t xml:space="preserve"> </w:t>
      </w:r>
      <w:r>
        <w:t xml:space="preserve">upon </w:t>
      </w:r>
      <w:r w:rsidR="000170F9">
        <w:rPr>
          <w:b/>
        </w:rPr>
        <w:fldChar w:fldCharType="begin">
          <w:ffData>
            <w:name w:val=""/>
            <w:enabled/>
            <w:calcOnExit w:val="0"/>
            <w:textInput>
              <w:default w:val="(…INSERT CRITERIA FOR MOBILISATION PAYMENT…)"/>
            </w:textInput>
          </w:ffData>
        </w:fldChar>
      </w:r>
      <w:r w:rsidR="000170F9">
        <w:rPr>
          <w:b/>
        </w:rPr>
        <w:instrText xml:space="preserve"> FORMTEXT </w:instrText>
      </w:r>
      <w:r w:rsidR="000170F9">
        <w:rPr>
          <w:b/>
        </w:rPr>
      </w:r>
      <w:r w:rsidR="000170F9">
        <w:rPr>
          <w:b/>
        </w:rPr>
        <w:fldChar w:fldCharType="separate"/>
      </w:r>
      <w:r w:rsidR="000170F9">
        <w:rPr>
          <w:b/>
          <w:noProof/>
        </w:rPr>
        <w:t>(…INSERT CRITERIA FOR MOBILISATION PAYMENT…)</w:t>
      </w:r>
      <w:r w:rsidR="000170F9">
        <w:rPr>
          <w:b/>
        </w:rPr>
        <w:fldChar w:fldCharType="end"/>
      </w:r>
      <w:r w:rsidR="00992F39" w:rsidRPr="00992F39">
        <w:t>.</w:t>
      </w:r>
    </w:p>
    <w:p w14:paraId="7908FF1D" w14:textId="75983F24" w:rsidR="00EC2E38" w:rsidRDefault="00EC2E38" w:rsidP="00DA7657">
      <w:pPr>
        <w:pStyle w:val="COTCOCLV2-ASDEFCON"/>
      </w:pPr>
      <w:bookmarkStart w:id="31" w:name="_Ref293570223"/>
      <w:r w:rsidRPr="0066273A">
        <w:t>Milestones</w:t>
      </w:r>
      <w:bookmarkEnd w:id="31"/>
    </w:p>
    <w:p w14:paraId="2B37CC9E" w14:textId="322D4F1D" w:rsidR="003F6585" w:rsidRPr="002A29EA" w:rsidRDefault="003F6585" w:rsidP="00DA7657">
      <w:pPr>
        <w:pStyle w:val="NoteToDrafters-ASDEFCON"/>
      </w:pPr>
      <w:r w:rsidRPr="002A29EA">
        <w:t>Note to drafters:  P</w:t>
      </w:r>
      <w:r>
        <w:t>opulate</w:t>
      </w:r>
      <w:r w:rsidRPr="002A29EA">
        <w:t xml:space="preserve"> the</w:t>
      </w:r>
      <w:r>
        <w:t xml:space="preserve"> ‘Milestone Schedule’ </w:t>
      </w:r>
      <w:r w:rsidR="001419CB">
        <w:t>worksheet</w:t>
      </w:r>
      <w:r>
        <w:t xml:space="preserve"> of the </w:t>
      </w:r>
      <w:r w:rsidR="000A2B2F">
        <w:t>SPTPW</w:t>
      </w:r>
      <w:r w:rsidR="00B87473">
        <w:t xml:space="preserve"> consistent with Milestones in draft Attachment C</w:t>
      </w:r>
      <w:r w:rsidRPr="002A29EA">
        <w:t>.</w:t>
      </w:r>
      <w:r>
        <w:t xml:space="preserve">  Refer to TDR D for details.</w:t>
      </w:r>
    </w:p>
    <w:p w14:paraId="35326AF7" w14:textId="45D60462" w:rsidR="003F6585" w:rsidRDefault="003F6585" w:rsidP="003F6585">
      <w:pPr>
        <w:pStyle w:val="COTCOCLV3-ASDEFCON"/>
      </w:pPr>
      <w:r>
        <w:t>The Milestone</w:t>
      </w:r>
      <w:r w:rsidR="009B6A5E">
        <w:t xml:space="preserve"> Payment</w:t>
      </w:r>
      <w:r>
        <w:t xml:space="preserve"> Schedule is detailed in the file: </w:t>
      </w:r>
      <w:r w:rsidR="00345A58">
        <w:fldChar w:fldCharType="begin">
          <w:ffData>
            <w:name w:val=""/>
            <w:enabled/>
            <w:calcOnExit w:val="0"/>
            <w:textInput>
              <w:default w:val="(…INSERT the file name for the &quot;Milestone Schedule&quot; from the workbook…)"/>
            </w:textInput>
          </w:ffData>
        </w:fldChar>
      </w:r>
      <w:r w:rsidR="00345A58">
        <w:instrText xml:space="preserve"> FORMTEXT </w:instrText>
      </w:r>
      <w:r w:rsidR="00345A58">
        <w:fldChar w:fldCharType="separate"/>
      </w:r>
      <w:r w:rsidR="00E9671B">
        <w:rPr>
          <w:noProof/>
        </w:rPr>
        <w:t>(…INSERT the file name for the "Milestone Schedule" from the workbook…)</w:t>
      </w:r>
      <w:r w:rsidR="00345A58">
        <w:fldChar w:fldCharType="end"/>
      </w:r>
      <w:r>
        <w:t>, and forms Annex A to this Attachment.</w:t>
      </w:r>
    </w:p>
    <w:p w14:paraId="610E0C74" w14:textId="63667710" w:rsidR="009B6A5E" w:rsidRDefault="009B6A5E" w:rsidP="009B6A5E">
      <w:pPr>
        <w:pStyle w:val="COTCOCLV3-ASDEFCON"/>
      </w:pPr>
      <w:r>
        <w:t xml:space="preserve">Attachment C </w:t>
      </w:r>
      <w:r w:rsidRPr="0066273A">
        <w:t>sets out the Milestone</w:t>
      </w:r>
      <w:r>
        <w:t xml:space="preserve"> detail</w:t>
      </w:r>
      <w:r w:rsidRPr="0066273A">
        <w:t>s</w:t>
      </w:r>
      <w:r w:rsidRPr="009B6A5E">
        <w:t xml:space="preserve"> </w:t>
      </w:r>
      <w:r>
        <w:t>for the Contract</w:t>
      </w:r>
      <w:r w:rsidRPr="0066273A">
        <w:t xml:space="preserve">, </w:t>
      </w:r>
      <w:r>
        <w:t xml:space="preserve">including </w:t>
      </w:r>
      <w:r w:rsidRPr="0066273A">
        <w:t xml:space="preserve">the </w:t>
      </w:r>
      <w:r>
        <w:t xml:space="preserve">entry and exit </w:t>
      </w:r>
      <w:r w:rsidRPr="0066273A">
        <w:t xml:space="preserve">criteria </w:t>
      </w:r>
      <w:r>
        <w:t>and</w:t>
      </w:r>
      <w:r w:rsidRPr="0066273A">
        <w:t xml:space="preserve"> the Milestone Dates</w:t>
      </w:r>
      <w:r>
        <w:t xml:space="preserve">.  Annex </w:t>
      </w:r>
      <w:proofErr w:type="gramStart"/>
      <w:r>
        <w:t>A</w:t>
      </w:r>
      <w:proofErr w:type="gramEnd"/>
      <w:r>
        <w:t xml:space="preserve"> details</w:t>
      </w:r>
      <w:r w:rsidRPr="0066273A">
        <w:t xml:space="preserve"> the Milestone Payments</w:t>
      </w:r>
      <w:r>
        <w:t xml:space="preserve"> for the Contract (noting that some Milestones may </w:t>
      </w:r>
      <w:r w:rsidR="006422D7">
        <w:t xml:space="preserve">not </w:t>
      </w:r>
      <w:r>
        <w:t>have a Milestone Payment</w:t>
      </w:r>
      <w:r w:rsidR="009A1F20">
        <w:t xml:space="preserve"> (</w:t>
      </w:r>
      <w:proofErr w:type="spellStart"/>
      <w:r w:rsidR="009A1F20">
        <w:t>ie</w:t>
      </w:r>
      <w:proofErr w:type="spellEnd"/>
      <w:r w:rsidR="009A1F20">
        <w:t>, ‘nil payment Milestones’</w:t>
      </w:r>
      <w:r>
        <w:t>)</w:t>
      </w:r>
      <w:r w:rsidR="00480E49">
        <w:t>)</w:t>
      </w:r>
      <w:r w:rsidRPr="0066273A">
        <w:t>.</w:t>
      </w:r>
    </w:p>
    <w:p w14:paraId="5C7316F4" w14:textId="5B694D76" w:rsidR="00EF13FD" w:rsidRDefault="00EC2E38">
      <w:pPr>
        <w:pStyle w:val="COTCOCLV3-ASDEFCON"/>
      </w:pPr>
      <w:r>
        <w:t xml:space="preserve">The Commonwealth shall, for achievement of a Milestone, pay to the Contractor the relevant Milestone Payment as specified in </w:t>
      </w:r>
      <w:r w:rsidR="003F6585">
        <w:t>the Milestone Schedule</w:t>
      </w:r>
      <w:r>
        <w:t>.</w:t>
      </w:r>
      <w:bookmarkStart w:id="32" w:name="_Ref424734788"/>
    </w:p>
    <w:p w14:paraId="28FCA1C5" w14:textId="1C5E528B" w:rsidR="00EC2E38" w:rsidRPr="0066273A" w:rsidRDefault="00EC2E38" w:rsidP="003F6585">
      <w:pPr>
        <w:pStyle w:val="COTCOCLV3-ASDEFCON"/>
      </w:pPr>
      <w:r w:rsidRPr="0066273A">
        <w:t xml:space="preserve">The Contractor is taken to have achieved a Milestone only if </w:t>
      </w:r>
      <w:r>
        <w:t xml:space="preserve">all of </w:t>
      </w:r>
      <w:r w:rsidRPr="0066273A">
        <w:t xml:space="preserve">the </w:t>
      </w:r>
      <w:r w:rsidR="000479FC">
        <w:t xml:space="preserve">corresponding </w:t>
      </w:r>
      <w:r w:rsidRPr="0066273A">
        <w:t>criteria for the Milestone</w:t>
      </w:r>
      <w:r w:rsidR="000479FC">
        <w:t>, as</w:t>
      </w:r>
      <w:r w:rsidRPr="0066273A">
        <w:t xml:space="preserve"> set out in </w:t>
      </w:r>
      <w:r w:rsidR="00B87473">
        <w:t>Attachment C</w:t>
      </w:r>
      <w:r w:rsidR="000479FC">
        <w:t>,</w:t>
      </w:r>
      <w:r w:rsidRPr="0066273A">
        <w:t xml:space="preserve"> have been satisfied.</w:t>
      </w:r>
      <w:bookmarkEnd w:id="32"/>
    </w:p>
    <w:p w14:paraId="4186BC67" w14:textId="50A63BE0" w:rsidR="00EC2E38" w:rsidRDefault="00A2458D" w:rsidP="00DA7657">
      <w:pPr>
        <w:pStyle w:val="COTCOCLV1-ASDEFCON"/>
      </w:pPr>
      <w:bookmarkStart w:id="33" w:name="_Toc83021035"/>
      <w:bookmarkStart w:id="34" w:name="_Toc83108960"/>
      <w:bookmarkStart w:id="35" w:name="_Toc83108998"/>
      <w:bookmarkStart w:id="36" w:name="_Toc83109019"/>
      <w:bookmarkStart w:id="37" w:name="_Toc83109040"/>
      <w:bookmarkStart w:id="38" w:name="_Toc83109061"/>
      <w:bookmarkStart w:id="39" w:name="_Toc83021037"/>
      <w:bookmarkStart w:id="40" w:name="_Toc83108962"/>
      <w:bookmarkStart w:id="41" w:name="_Toc83109000"/>
      <w:bookmarkStart w:id="42" w:name="_Toc83109021"/>
      <w:bookmarkStart w:id="43" w:name="_Toc83109042"/>
      <w:bookmarkStart w:id="44" w:name="_Toc83109063"/>
      <w:bookmarkStart w:id="45" w:name="_Toc83021038"/>
      <w:bookmarkStart w:id="46" w:name="_Toc83108963"/>
      <w:bookmarkStart w:id="47" w:name="_Toc83109001"/>
      <w:bookmarkStart w:id="48" w:name="_Toc83109022"/>
      <w:bookmarkStart w:id="49" w:name="_Toc83109043"/>
      <w:bookmarkStart w:id="50" w:name="_Toc83109064"/>
      <w:bookmarkStart w:id="51" w:name="_Toc83021039"/>
      <w:bookmarkStart w:id="52" w:name="_Toc83108964"/>
      <w:bookmarkStart w:id="53" w:name="_Toc83109002"/>
      <w:bookmarkStart w:id="54" w:name="_Toc83109023"/>
      <w:bookmarkStart w:id="55" w:name="_Toc83109044"/>
      <w:bookmarkStart w:id="56" w:name="_Toc83109065"/>
      <w:bookmarkStart w:id="57" w:name="_Toc79580086"/>
      <w:bookmarkStart w:id="58" w:name="_Toc79646456"/>
      <w:bookmarkStart w:id="59" w:name="_Toc79646537"/>
      <w:bookmarkStart w:id="60" w:name="_Toc83021040"/>
      <w:bookmarkStart w:id="61" w:name="_Toc83108965"/>
      <w:bookmarkStart w:id="62" w:name="_Toc83109003"/>
      <w:bookmarkStart w:id="63" w:name="_Toc83109024"/>
      <w:bookmarkStart w:id="64" w:name="_Toc83109045"/>
      <w:bookmarkStart w:id="65" w:name="_Toc83109066"/>
      <w:bookmarkStart w:id="66" w:name="_Ref79649171"/>
      <w:bookmarkStart w:id="67" w:name="_Toc124228607"/>
      <w:bookmarkStart w:id="68" w:name="_Toc97811148"/>
      <w:bookmarkStart w:id="69" w:name="_Ref520870319"/>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66273A">
        <w:t xml:space="preserve">Recurring Services </w:t>
      </w:r>
      <w:r w:rsidR="00EC2E38" w:rsidRPr="0066273A">
        <w:t>(CORE)</w:t>
      </w:r>
      <w:bookmarkEnd w:id="66"/>
      <w:bookmarkEnd w:id="67"/>
      <w:bookmarkEnd w:id="68"/>
    </w:p>
    <w:p w14:paraId="5821C721" w14:textId="70E9E06B" w:rsidR="00EC2E38" w:rsidRPr="00567D53" w:rsidRDefault="00CC6888" w:rsidP="00DA7657">
      <w:pPr>
        <w:pStyle w:val="COTCOCLV2-ASDEFCON"/>
      </w:pPr>
      <w:r w:rsidRPr="00567D53">
        <w:t>Introduction</w:t>
      </w:r>
    </w:p>
    <w:p w14:paraId="22E11A93" w14:textId="12F12630" w:rsidR="00EC2E38" w:rsidRPr="008A3CFC" w:rsidRDefault="00EC2E38" w:rsidP="004D29AD">
      <w:pPr>
        <w:pStyle w:val="COTCOCLV3-ASDEFCON"/>
      </w:pPr>
      <w:r w:rsidRPr="008A3CFC">
        <w:t>This</w:t>
      </w:r>
      <w:r w:rsidR="00280B4A">
        <w:t xml:space="preserve"> clause </w:t>
      </w:r>
      <w:r w:rsidR="00280B4A">
        <w:fldChar w:fldCharType="begin"/>
      </w:r>
      <w:r w:rsidR="00280B4A">
        <w:instrText xml:space="preserve"> REF _Ref79649171 \r \h </w:instrText>
      </w:r>
      <w:r w:rsidR="00280B4A">
        <w:fldChar w:fldCharType="separate"/>
      </w:r>
      <w:r w:rsidR="00ED27DD">
        <w:t>3</w:t>
      </w:r>
      <w:r w:rsidR="00280B4A">
        <w:fldChar w:fldCharType="end"/>
      </w:r>
      <w:r w:rsidR="00280B4A">
        <w:t xml:space="preserve">, </w:t>
      </w:r>
      <w:r>
        <w:t>Annex B</w:t>
      </w:r>
      <w:r w:rsidR="00BF4830">
        <w:t xml:space="preserve"> and the</w:t>
      </w:r>
      <w:r w:rsidR="002B35D0">
        <w:t xml:space="preserve"> </w:t>
      </w:r>
      <w:r w:rsidR="00BF4830">
        <w:t>schedules to Annex B</w:t>
      </w:r>
      <w:r w:rsidR="00B1575D">
        <w:t>,</w:t>
      </w:r>
      <w:r>
        <w:t xml:space="preserve"> </w:t>
      </w:r>
      <w:r w:rsidRPr="008A3CFC">
        <w:t xml:space="preserve">describe the </w:t>
      </w:r>
      <w:r>
        <w:t xml:space="preserve">amounts </w:t>
      </w:r>
      <w:r w:rsidRPr="008A3CFC">
        <w:t xml:space="preserve">payable </w:t>
      </w:r>
      <w:r>
        <w:t xml:space="preserve">by the Commonwealth </w:t>
      </w:r>
      <w:r w:rsidRPr="008A3CFC">
        <w:t xml:space="preserve">to the Contractor </w:t>
      </w:r>
      <w:r>
        <w:t xml:space="preserve">for </w:t>
      </w:r>
      <w:r w:rsidRPr="008A3CFC">
        <w:t xml:space="preserve">the provision of </w:t>
      </w:r>
      <w:r>
        <w:t xml:space="preserve">Recurring </w:t>
      </w:r>
      <w:r w:rsidRPr="008A3CFC">
        <w:t xml:space="preserve">Services </w:t>
      </w:r>
      <w:r>
        <w:t xml:space="preserve">in accordance with the </w:t>
      </w:r>
      <w:r w:rsidRPr="008A3CFC">
        <w:t>Contract.</w:t>
      </w:r>
    </w:p>
    <w:p w14:paraId="1C56ABDD" w14:textId="77777777" w:rsidR="00EC2E38" w:rsidRDefault="00EC2E38" w:rsidP="004D29AD">
      <w:pPr>
        <w:pStyle w:val="COTCOCLV3-ASDEFCON"/>
      </w:pPr>
      <w:bookmarkStart w:id="70" w:name="_Ref532795437"/>
      <w:bookmarkStart w:id="71" w:name="_Ref289724839"/>
      <w:r>
        <w:t>The Recurring Services Fee is the sum of:</w:t>
      </w:r>
      <w:bookmarkEnd w:id="70"/>
    </w:p>
    <w:p w14:paraId="440BF7E1" w14:textId="26EE94F5" w:rsidR="00EC2E38" w:rsidRDefault="00EC2E38" w:rsidP="00DA7657">
      <w:pPr>
        <w:pStyle w:val="COTCOCLV4-ASDEFCON"/>
      </w:pPr>
      <w:r>
        <w:t xml:space="preserve">the Core Services Fee (determined in accordance with clause </w:t>
      </w:r>
      <w:r>
        <w:fldChar w:fldCharType="begin"/>
      </w:r>
      <w:r>
        <w:instrText xml:space="preserve"> REF _Ref293568069 \r \h </w:instrText>
      </w:r>
      <w:r>
        <w:fldChar w:fldCharType="separate"/>
      </w:r>
      <w:r w:rsidR="00ED27DD">
        <w:t>3.2</w:t>
      </w:r>
      <w:r>
        <w:fldChar w:fldCharType="end"/>
      </w:r>
      <w:r>
        <w:t>); and</w:t>
      </w:r>
    </w:p>
    <w:p w14:paraId="1A314E3A" w14:textId="775B7D31" w:rsidR="00EC2E38" w:rsidRDefault="00EC2E38" w:rsidP="004D29AD">
      <w:pPr>
        <w:pStyle w:val="COTCOCLV4-ASDEFCON"/>
      </w:pPr>
      <w:proofErr w:type="gramStart"/>
      <w:r>
        <w:t>the</w:t>
      </w:r>
      <w:proofErr w:type="gramEnd"/>
      <w:r>
        <w:t xml:space="preserve"> Excluded Services Fee (determined in accordance with clause </w:t>
      </w:r>
      <w:r w:rsidR="006C394C">
        <w:fldChar w:fldCharType="begin"/>
      </w:r>
      <w:r w:rsidR="006C394C">
        <w:instrText xml:space="preserve"> REF _Ref79994096 \r \h </w:instrText>
      </w:r>
      <w:r w:rsidR="006C394C">
        <w:fldChar w:fldCharType="separate"/>
      </w:r>
      <w:r w:rsidR="00ED27DD">
        <w:t>3.3</w:t>
      </w:r>
      <w:r w:rsidR="006C394C">
        <w:fldChar w:fldCharType="end"/>
      </w:r>
      <w:r>
        <w:t>).</w:t>
      </w:r>
      <w:bookmarkEnd w:id="71"/>
    </w:p>
    <w:p w14:paraId="7092D897" w14:textId="77777777" w:rsidR="00EC2E38" w:rsidRPr="00B314DA" w:rsidRDefault="00EC2E38" w:rsidP="00DA7657">
      <w:pPr>
        <w:pStyle w:val="COTCOCLV2-ASDEFCON"/>
      </w:pPr>
      <w:bookmarkStart w:id="72" w:name="_Ref292139460"/>
      <w:bookmarkStart w:id="73" w:name="_Ref293568069"/>
      <w:bookmarkStart w:id="74" w:name="_Ref289680394"/>
      <w:r>
        <w:lastRenderedPageBreak/>
        <w:t>Core</w:t>
      </w:r>
      <w:r w:rsidRPr="00B314DA">
        <w:t xml:space="preserve"> Services Fee</w:t>
      </w:r>
      <w:bookmarkEnd w:id="72"/>
      <w:bookmarkEnd w:id="73"/>
    </w:p>
    <w:p w14:paraId="4387770E" w14:textId="26A68CA3" w:rsidR="003A34C1" w:rsidRPr="002A29EA" w:rsidRDefault="003A34C1" w:rsidP="00DA7657">
      <w:pPr>
        <w:pStyle w:val="NoteToDrafters-ASDEFCON"/>
      </w:pPr>
      <w:r>
        <w:t xml:space="preserve">Note to drafters:  </w:t>
      </w:r>
      <w:r w:rsidR="0079127B">
        <w:t>P</w:t>
      </w:r>
      <w:r w:rsidR="000479FC">
        <w:t>repare</w:t>
      </w:r>
      <w:r>
        <w:t xml:space="preserve"> </w:t>
      </w:r>
      <w:r w:rsidR="0079127B">
        <w:t xml:space="preserve">a </w:t>
      </w:r>
      <w:r w:rsidR="000479FC">
        <w:t xml:space="preserve">high-level </w:t>
      </w:r>
      <w:r>
        <w:t xml:space="preserve">Contract Work Breakdown Structure (CWBS) </w:t>
      </w:r>
      <w:r w:rsidR="0079127B">
        <w:t xml:space="preserve">in the ‘Menus’ worksheet of the SPTPW, for use in </w:t>
      </w:r>
      <w:r>
        <w:t>‘Core Services’ worksheets</w:t>
      </w:r>
      <w:r w:rsidRPr="002A29EA">
        <w:t>.</w:t>
      </w:r>
      <w:r>
        <w:t xml:space="preserve">  Refer </w:t>
      </w:r>
      <w:r w:rsidR="0079127B">
        <w:t xml:space="preserve">also </w:t>
      </w:r>
      <w:r>
        <w:t>to TDR D.</w:t>
      </w:r>
    </w:p>
    <w:p w14:paraId="3EEF2A41" w14:textId="50B8183C" w:rsidR="003A34C1" w:rsidRDefault="003A34C1" w:rsidP="00DA7657">
      <w:pPr>
        <w:pStyle w:val="NoteToTenderers-ASDEFCON"/>
      </w:pPr>
      <w:r w:rsidRPr="0066273A">
        <w:t xml:space="preserve">Note to tenderers:  </w:t>
      </w:r>
      <w:r w:rsidR="00A574BE">
        <w:t>In relation to Core Services</w:t>
      </w:r>
      <w:r w:rsidR="00934564">
        <w:t xml:space="preserve"> Fees</w:t>
      </w:r>
      <w:r w:rsidR="00A574BE">
        <w:t xml:space="preserve">, </w:t>
      </w:r>
      <w:r>
        <w:t xml:space="preserve">Annex B schedules </w:t>
      </w:r>
      <w:r w:rsidRPr="0066273A">
        <w:t xml:space="preserve">will consist of an amalgamation of the </w:t>
      </w:r>
      <w:r w:rsidR="000A2B2F">
        <w:t>SPTPW</w:t>
      </w:r>
      <w:r>
        <w:t xml:space="preserve"> ‘Core Services’ worksheets for </w:t>
      </w:r>
      <w:r w:rsidRPr="0066273A">
        <w:t>the successful tenderer’s response</w:t>
      </w:r>
      <w:r w:rsidRPr="00E4765A">
        <w:t xml:space="preserve"> </w:t>
      </w:r>
      <w:r>
        <w:t xml:space="preserve">to </w:t>
      </w:r>
      <w:r w:rsidRPr="0066273A">
        <w:t xml:space="preserve">TDR </w:t>
      </w:r>
      <w:r>
        <w:t>D</w:t>
      </w:r>
      <w:r w:rsidRPr="0066273A">
        <w:t xml:space="preserve">, and any negotiated </w:t>
      </w:r>
      <w:r w:rsidR="0079127B">
        <w:t>changes</w:t>
      </w:r>
      <w:r w:rsidRPr="0066273A">
        <w:t>.</w:t>
      </w:r>
    </w:p>
    <w:p w14:paraId="364CD8C6" w14:textId="3F13EBBB" w:rsidR="00582745" w:rsidRDefault="003A34C1" w:rsidP="00582745">
      <w:pPr>
        <w:pStyle w:val="COTCOCLV3-ASDEFCON"/>
      </w:pPr>
      <w:r>
        <w:t xml:space="preserve">The </w:t>
      </w:r>
      <w:r w:rsidR="00582745">
        <w:t>Core Services schedules</w:t>
      </w:r>
      <w:r>
        <w:t>,</w:t>
      </w:r>
      <w:r w:rsidR="00582745">
        <w:t xml:space="preserve"> at Annex B to this Attachment</w:t>
      </w:r>
      <w:r>
        <w:t>,</w:t>
      </w:r>
      <w:r w:rsidRPr="003A34C1">
        <w:t xml:space="preserve"> </w:t>
      </w:r>
      <w:r>
        <w:t>set out the Core Services Fees for the Contract</w:t>
      </w:r>
      <w:r w:rsidR="00582745">
        <w:t>.</w:t>
      </w:r>
    </w:p>
    <w:p w14:paraId="1597BA2B" w14:textId="77777777" w:rsidR="00532D2E" w:rsidRDefault="00532D2E" w:rsidP="001E55DB">
      <w:pPr>
        <w:pStyle w:val="COTCOCLV3-ASDEFCON"/>
      </w:pPr>
      <w:r>
        <w:t>The Commonwealth shall</w:t>
      </w:r>
      <w:r w:rsidRPr="003A34C1">
        <w:t xml:space="preserve"> </w:t>
      </w:r>
      <w:r>
        <w:t>pay to the Contractor, for the provision of the Core Services, the Core Services Fees comprising:</w:t>
      </w:r>
    </w:p>
    <w:p w14:paraId="78CDD36B" w14:textId="77777777" w:rsidR="00532D2E" w:rsidRDefault="00532D2E" w:rsidP="001E55DB">
      <w:pPr>
        <w:pStyle w:val="COTCOCLV4-ASDEFCON"/>
      </w:pPr>
      <w:r>
        <w:t>a Base Fee, paid monthly in arrears; and</w:t>
      </w:r>
    </w:p>
    <w:p w14:paraId="0B349ADF" w14:textId="387948C5" w:rsidR="00532D2E" w:rsidRDefault="00532D2E" w:rsidP="001E55DB">
      <w:pPr>
        <w:pStyle w:val="COTCOCLV4-ASDEFCON"/>
        <w:jc w:val="left"/>
      </w:pPr>
      <w:proofErr w:type="gramStart"/>
      <w:r>
        <w:t>a</w:t>
      </w:r>
      <w:proofErr w:type="gramEnd"/>
      <w:r>
        <w:t xml:space="preserve"> Performance Payment, paid monthly in arrears, which may be adjusted following each Review Period (unless such adjustments are suspended for a specified period), as determined in accordance with </w:t>
      </w:r>
      <w:r w:rsidRPr="00F00110">
        <w:t>Annex C</w:t>
      </w:r>
      <w:r>
        <w:t>.</w:t>
      </w:r>
    </w:p>
    <w:p w14:paraId="0699751A" w14:textId="7C1DBD63" w:rsidR="00EC2E38" w:rsidRPr="00567D53" w:rsidRDefault="00EC2E38" w:rsidP="00DA7657">
      <w:pPr>
        <w:pStyle w:val="COTCOCLV2-ASDEFCON"/>
      </w:pPr>
      <w:bookmarkStart w:id="75" w:name="_Ref289801233"/>
      <w:bookmarkStart w:id="76" w:name="_Ref371942294"/>
      <w:bookmarkStart w:id="77" w:name="_Ref79994096"/>
      <w:r w:rsidRPr="00B314DA">
        <w:t>Excluded</w:t>
      </w:r>
      <w:r>
        <w:t xml:space="preserve"> </w:t>
      </w:r>
      <w:bookmarkEnd w:id="74"/>
      <w:bookmarkEnd w:id="75"/>
      <w:r>
        <w:t>Services Fee</w:t>
      </w:r>
      <w:bookmarkEnd w:id="76"/>
      <w:bookmarkEnd w:id="77"/>
    </w:p>
    <w:p w14:paraId="482E1BCB" w14:textId="581C3AC9" w:rsidR="004D520F" w:rsidRDefault="004D520F" w:rsidP="00DA7657">
      <w:pPr>
        <w:pStyle w:val="NoteToDrafters-ASDEFCON"/>
      </w:pPr>
      <w:bookmarkStart w:id="78" w:name="_Ref289682854"/>
      <w:r>
        <w:t>Note to drafters:</w:t>
      </w:r>
      <w:r w:rsidR="005A3979">
        <w:t xml:space="preserve"> </w:t>
      </w:r>
      <w:r>
        <w:t xml:space="preserve"> Excluded Services Fees apply to costs that are ‘passed through’ </w:t>
      </w:r>
      <w:r w:rsidR="00934564">
        <w:t>without profit</w:t>
      </w:r>
      <w:r>
        <w:t>.  Increments in the</w:t>
      </w:r>
      <w:r w:rsidR="00934564">
        <w:t>se</w:t>
      </w:r>
      <w:r>
        <w:t xml:space="preserve"> </w:t>
      </w:r>
      <w:r w:rsidR="00934564">
        <w:t>fees</w:t>
      </w:r>
      <w:r>
        <w:t xml:space="preserve"> </w:t>
      </w:r>
      <w:r w:rsidR="00A129ED">
        <w:t xml:space="preserve">reflect </w:t>
      </w:r>
      <w:r w:rsidR="00934564">
        <w:t>changes</w:t>
      </w:r>
      <w:r w:rsidR="00A129ED">
        <w:t xml:space="preserve"> in the</w:t>
      </w:r>
      <w:r w:rsidR="00A9136B">
        <w:t>se</w:t>
      </w:r>
      <w:r w:rsidR="00A129ED">
        <w:t xml:space="preserve"> costs</w:t>
      </w:r>
      <w:r w:rsidR="00D12453">
        <w:t xml:space="preserve"> (</w:t>
      </w:r>
      <w:proofErr w:type="spellStart"/>
      <w:r w:rsidR="00D12453">
        <w:t>eg</w:t>
      </w:r>
      <w:proofErr w:type="spellEnd"/>
      <w:r w:rsidR="00D12453">
        <w:t>, following occupation of GFF)</w:t>
      </w:r>
      <w:r>
        <w:t>.  If not applicable to the draft Contract, the clauses</w:t>
      </w:r>
      <w:r w:rsidR="00174500">
        <w:t xml:space="preserve"> </w:t>
      </w:r>
      <w:r w:rsidR="00934564">
        <w:t xml:space="preserve">below </w:t>
      </w:r>
      <w:r w:rsidR="00962B50">
        <w:t>should</w:t>
      </w:r>
      <w:r w:rsidR="00174500">
        <w:t xml:space="preserve"> be</w:t>
      </w:r>
      <w:r>
        <w:t xml:space="preserve"> replaced with ‘Not used’.</w:t>
      </w:r>
      <w:r w:rsidR="00A9136B" w:rsidRPr="00A9136B">
        <w:t xml:space="preserve"> </w:t>
      </w:r>
      <w:r w:rsidR="00A9136B">
        <w:t xml:space="preserve"> If applicable,</w:t>
      </w:r>
      <w:r w:rsidR="00A9136B" w:rsidRPr="002A29EA">
        <w:t xml:space="preserve"> </w:t>
      </w:r>
      <w:r w:rsidR="00934564">
        <w:t xml:space="preserve">and relevant dates are known, </w:t>
      </w:r>
      <w:r w:rsidR="00A9136B" w:rsidRPr="002A29EA">
        <w:t xml:space="preserve">drafters </w:t>
      </w:r>
      <w:r w:rsidR="00A9136B">
        <w:t>should prepare the</w:t>
      </w:r>
      <w:r w:rsidR="00934564">
        <w:t xml:space="preserve"> ‘Menus’ and the</w:t>
      </w:r>
      <w:r w:rsidR="00A9136B">
        <w:t xml:space="preserve"> ‘Excluded Services’ worksheets in the </w:t>
      </w:r>
      <w:r w:rsidR="000A2B2F">
        <w:t>SPTPW</w:t>
      </w:r>
      <w:r w:rsidR="00A9136B" w:rsidRPr="002A29EA">
        <w:t>.</w:t>
      </w:r>
      <w:r w:rsidR="00A9136B">
        <w:t xml:space="preserve">  Refer </w:t>
      </w:r>
      <w:r w:rsidR="007513E3">
        <w:t xml:space="preserve">also </w:t>
      </w:r>
      <w:r w:rsidR="00A9136B">
        <w:t>to TDR D</w:t>
      </w:r>
      <w:r w:rsidR="00962B50">
        <w:t>.</w:t>
      </w:r>
    </w:p>
    <w:p w14:paraId="0605DD52" w14:textId="0655CFE4" w:rsidR="00BC0759" w:rsidRDefault="00BC0759" w:rsidP="00DA7657">
      <w:pPr>
        <w:pStyle w:val="NoteToTenderers-ASDEFCON"/>
      </w:pPr>
      <w:r w:rsidRPr="0066273A">
        <w:t xml:space="preserve">Note to tenderers:  </w:t>
      </w:r>
      <w:r w:rsidR="00A574BE">
        <w:t>In relation to Excluded Services</w:t>
      </w:r>
      <w:r w:rsidR="007513E3">
        <w:t>,</w:t>
      </w:r>
      <w:r w:rsidR="00A574BE">
        <w:t xml:space="preserve"> </w:t>
      </w:r>
      <w:r>
        <w:t>Annex B schedule</w:t>
      </w:r>
      <w:r w:rsidR="007513E3">
        <w:t>s</w:t>
      </w:r>
      <w:r>
        <w:t xml:space="preserve"> </w:t>
      </w:r>
      <w:r w:rsidRPr="0066273A">
        <w:t xml:space="preserve">will consist of an amalgamation of the </w:t>
      </w:r>
      <w:r w:rsidR="000A2B2F">
        <w:t>SPTPW</w:t>
      </w:r>
      <w:r>
        <w:t xml:space="preserve"> ‘Excluded Services’ worksheets for </w:t>
      </w:r>
      <w:r w:rsidRPr="0066273A">
        <w:t>the successful tenderer’s response</w:t>
      </w:r>
      <w:r w:rsidRPr="00E4765A">
        <w:t xml:space="preserve"> </w:t>
      </w:r>
      <w:r>
        <w:t xml:space="preserve">to </w:t>
      </w:r>
      <w:r w:rsidRPr="0066273A">
        <w:t xml:space="preserve">TDR </w:t>
      </w:r>
      <w:r>
        <w:t>D</w:t>
      </w:r>
      <w:r w:rsidRPr="0066273A">
        <w:t xml:space="preserve">, and any negotiated </w:t>
      </w:r>
      <w:r w:rsidR="007513E3">
        <w:t>changes</w:t>
      </w:r>
      <w:r w:rsidRPr="0066273A">
        <w:t>.</w:t>
      </w:r>
    </w:p>
    <w:p w14:paraId="2A084E0F" w14:textId="1DA7D5ED" w:rsidR="00BC0759" w:rsidRDefault="00BC0759" w:rsidP="00BC0759">
      <w:pPr>
        <w:pStyle w:val="COTCOCLV3-ASDEFCON"/>
      </w:pPr>
      <w:r>
        <w:t xml:space="preserve">The Excluded Services </w:t>
      </w:r>
      <w:r w:rsidR="00831F9D">
        <w:t>schedule</w:t>
      </w:r>
      <w:r>
        <w:t>, at Annex B to this Attachment,</w:t>
      </w:r>
      <w:r w:rsidRPr="003A34C1">
        <w:t xml:space="preserve"> </w:t>
      </w:r>
      <w:r>
        <w:t>set</w:t>
      </w:r>
      <w:r w:rsidR="00831F9D">
        <w:t>s</w:t>
      </w:r>
      <w:r>
        <w:t xml:space="preserve"> out the Excluded Services Fees for the Contract.</w:t>
      </w:r>
    </w:p>
    <w:p w14:paraId="4003FA97" w14:textId="083BA947" w:rsidR="00EF13FD" w:rsidRDefault="00EC2E38" w:rsidP="00A9136B">
      <w:pPr>
        <w:pStyle w:val="COTCOCLV3-ASDEFCON"/>
      </w:pPr>
      <w:r>
        <w:t xml:space="preserve">The Commonwealth shall pay to the Contractor </w:t>
      </w:r>
      <w:r w:rsidRPr="00033FC0">
        <w:t xml:space="preserve">the amounts specified in </w:t>
      </w:r>
      <w:r w:rsidR="00F21946">
        <w:t xml:space="preserve">the Excluded Services schedule(s) </w:t>
      </w:r>
      <w:r w:rsidRPr="00033FC0">
        <w:t>monthly in arrears.</w:t>
      </w:r>
    </w:p>
    <w:p w14:paraId="27555192" w14:textId="2025A5BD" w:rsidR="00EC2E38" w:rsidRPr="0066273A" w:rsidRDefault="00A2458D" w:rsidP="00DA7657">
      <w:pPr>
        <w:pStyle w:val="COTCOCLV1-ASDEFCON"/>
      </w:pPr>
      <w:bookmarkStart w:id="79" w:name="_Toc124228608"/>
      <w:bookmarkStart w:id="80" w:name="_Toc97811149"/>
      <w:bookmarkEnd w:id="78"/>
      <w:r w:rsidRPr="0066273A">
        <w:t>Performance Payments</w:t>
      </w:r>
      <w:r>
        <w:t xml:space="preserve"> </w:t>
      </w:r>
      <w:r w:rsidR="00EC2E38">
        <w:t>(CORE)</w:t>
      </w:r>
      <w:bookmarkEnd w:id="79"/>
      <w:bookmarkEnd w:id="80"/>
    </w:p>
    <w:p w14:paraId="79FFA13C" w14:textId="5D8F9455" w:rsidR="00BF4830" w:rsidRDefault="00F265E9" w:rsidP="00DA7657">
      <w:pPr>
        <w:pStyle w:val="NoteToDrafters-ASDEFCON"/>
      </w:pPr>
      <w:r w:rsidRPr="00F00110">
        <w:t xml:space="preserve">Note to drafters:  </w:t>
      </w:r>
      <w:r w:rsidR="00BF4830">
        <w:t xml:space="preserve">Ensure that the Performance Payment requirements in Annex C are consistent with </w:t>
      </w:r>
      <w:r w:rsidR="00001E91">
        <w:t xml:space="preserve">the Performance Assessment requirements in </w:t>
      </w:r>
      <w:r w:rsidR="00BF4830">
        <w:t>Attachment P</w:t>
      </w:r>
      <w:r w:rsidR="00001E91">
        <w:t xml:space="preserve"> and that, together, these are consistent with the level of Core Services available (including during any Ramp Up stages) for the relevant period, as identified through Annex B.</w:t>
      </w:r>
      <w:r w:rsidR="004C2EA2" w:rsidRPr="004C2EA2">
        <w:t xml:space="preserve"> </w:t>
      </w:r>
      <w:r w:rsidR="004C2EA2">
        <w:t xml:space="preserve"> When considering</w:t>
      </w:r>
      <w:r w:rsidR="004C2EA2" w:rsidRPr="00C0737D">
        <w:t xml:space="preserve"> KPIs and Performance Payments, seek advice from the PBC Directorate</w:t>
      </w:r>
      <w:r w:rsidR="004C2EA2">
        <w:t>:</w:t>
      </w:r>
      <w:r w:rsidR="004C2EA2" w:rsidRPr="00C0737D">
        <w:t xml:space="preserve"> </w:t>
      </w:r>
      <w:hyperlink r:id="rId8" w:history="1">
        <w:r w:rsidR="004C2EA2" w:rsidRPr="00C0737D">
          <w:rPr>
            <w:rStyle w:val="Hyperlink"/>
          </w:rPr>
          <w:t>PBC.Enquiry@defence.gov.a</w:t>
        </w:r>
        <w:r w:rsidR="004C2EA2" w:rsidRPr="002429FB">
          <w:rPr>
            <w:rStyle w:val="Hyperlink"/>
          </w:rPr>
          <w:t>u</w:t>
        </w:r>
      </w:hyperlink>
    </w:p>
    <w:p w14:paraId="0F270E1B" w14:textId="251510C8" w:rsidR="00EC2E38" w:rsidRPr="0066273A" w:rsidRDefault="00EC2E38" w:rsidP="00DA7657">
      <w:pPr>
        <w:pStyle w:val="NoteToTenderers-ASDEFCON"/>
      </w:pPr>
      <w:r w:rsidRPr="0066273A">
        <w:t>Note to tenderers:</w:t>
      </w:r>
      <w:r>
        <w:t xml:space="preserve">  Annex C will consist of an </w:t>
      </w:r>
      <w:r w:rsidRPr="0066273A">
        <w:t xml:space="preserve">amalgamation of the price schedules in TDR D, the successful tenderer’s response, and any negotiated </w:t>
      </w:r>
      <w:r w:rsidR="008D36B5">
        <w:t>changes</w:t>
      </w:r>
      <w:r>
        <w:t>.</w:t>
      </w:r>
    </w:p>
    <w:p w14:paraId="6854E0E5" w14:textId="4F5D4E74" w:rsidR="00EC2E38" w:rsidRPr="00F76F6D" w:rsidRDefault="00F00110" w:rsidP="00DA7657">
      <w:pPr>
        <w:pStyle w:val="COTCOCLV2-ASDEFCON"/>
      </w:pPr>
      <w:r>
        <w:t>Calculation of Performance Payments</w:t>
      </w:r>
    </w:p>
    <w:p w14:paraId="5E1915A4" w14:textId="3F73D9EE" w:rsidR="00EC2E38" w:rsidRDefault="00EC2E38" w:rsidP="00DA7657">
      <w:pPr>
        <w:pStyle w:val="COTCOCLV3-ASDEFCON"/>
      </w:pPr>
      <w:r w:rsidRPr="00DA7657">
        <w:t>Annex C describes the basis on which Performance Payments are calculated and payable by the Commonwealth to the Contractor in accordance with the Contract.</w:t>
      </w:r>
    </w:p>
    <w:p w14:paraId="2C84E8F6" w14:textId="6102A1E0" w:rsidR="00EC2E38" w:rsidRPr="0066273A" w:rsidRDefault="00A2458D" w:rsidP="00F10EDE">
      <w:pPr>
        <w:pStyle w:val="COTCOCLV1-ASDEFCON"/>
      </w:pPr>
      <w:bookmarkStart w:id="81" w:name="_Toc79580089"/>
      <w:bookmarkStart w:id="82" w:name="_Toc79646459"/>
      <w:bookmarkStart w:id="83" w:name="_Toc79646540"/>
      <w:bookmarkStart w:id="84" w:name="_Ref79996348"/>
      <w:bookmarkStart w:id="85" w:name="_Ref79996355"/>
      <w:bookmarkStart w:id="86" w:name="_Ref79996835"/>
      <w:bookmarkStart w:id="87" w:name="_Toc124228609"/>
      <w:bookmarkStart w:id="88" w:name="_Toc97811150"/>
      <w:bookmarkStart w:id="89" w:name="_Ref530821824"/>
      <w:bookmarkStart w:id="90" w:name="_Toc3028320"/>
      <w:bookmarkEnd w:id="81"/>
      <w:bookmarkEnd w:id="82"/>
      <w:bookmarkEnd w:id="83"/>
      <w:r w:rsidRPr="0066273A">
        <w:t xml:space="preserve">Task-Priced Services </w:t>
      </w:r>
      <w:r w:rsidR="00EC2E38" w:rsidRPr="0066273A">
        <w:t>(CORE)</w:t>
      </w:r>
      <w:bookmarkEnd w:id="84"/>
      <w:bookmarkEnd w:id="85"/>
      <w:bookmarkEnd w:id="86"/>
      <w:bookmarkEnd w:id="87"/>
      <w:bookmarkEnd w:id="88"/>
    </w:p>
    <w:p w14:paraId="56C6278F" w14:textId="34318FEA" w:rsidR="001E18A7" w:rsidRPr="002A29EA" w:rsidRDefault="001E18A7" w:rsidP="00DA7657">
      <w:pPr>
        <w:pStyle w:val="NoteToDrafters-ASDEFCON"/>
      </w:pPr>
      <w:r>
        <w:t xml:space="preserve">Note to drafters:  </w:t>
      </w:r>
      <w:r w:rsidRPr="002A29EA">
        <w:t xml:space="preserve">Prior to RFT release drafters </w:t>
      </w:r>
      <w:r>
        <w:t>may list expected ‘Task-Priced Services’ in the ‘Task Priced’ worksheet in the SPTPW</w:t>
      </w:r>
      <w:r w:rsidRPr="002A29EA">
        <w:t>.</w:t>
      </w:r>
      <w:r>
        <w:t xml:space="preserve">  Refer to TDR D for details.</w:t>
      </w:r>
    </w:p>
    <w:p w14:paraId="01EA02F5" w14:textId="594F50B4" w:rsidR="00EC2E38" w:rsidRDefault="00EC2E38" w:rsidP="00DA7657">
      <w:pPr>
        <w:pStyle w:val="NoteToTenderers-ASDEFCON"/>
      </w:pPr>
      <w:r w:rsidRPr="0066273A">
        <w:t>Note to tenderers:</w:t>
      </w:r>
      <w:r>
        <w:t xml:space="preserve"> </w:t>
      </w:r>
      <w:r w:rsidRPr="0066273A">
        <w:t xml:space="preserve"> </w:t>
      </w:r>
      <w:r w:rsidR="00951CD6">
        <w:t xml:space="preserve">Annex </w:t>
      </w:r>
      <w:r w:rsidR="00451738">
        <w:t>D</w:t>
      </w:r>
      <w:r>
        <w:t xml:space="preserve"> will consist of an </w:t>
      </w:r>
      <w:r w:rsidRPr="0066273A">
        <w:t>amalgamation of the</w:t>
      </w:r>
      <w:r w:rsidR="00951CD6">
        <w:t xml:space="preserve"> </w:t>
      </w:r>
      <w:r w:rsidR="000A2B2F">
        <w:t>SPTPW</w:t>
      </w:r>
      <w:r w:rsidRPr="0066273A">
        <w:t xml:space="preserve"> </w:t>
      </w:r>
      <w:r w:rsidR="00951CD6">
        <w:t>‘Task P</w:t>
      </w:r>
      <w:r w:rsidRPr="0066273A">
        <w:t>rice</w:t>
      </w:r>
      <w:r w:rsidR="00951CD6">
        <w:t>d’</w:t>
      </w:r>
      <w:r w:rsidR="005C4B75">
        <w:t xml:space="preserve"> worksheet f</w:t>
      </w:r>
      <w:r w:rsidR="00DD2854">
        <w:t>r</w:t>
      </w:r>
      <w:r w:rsidR="005C4B75">
        <w:t>om</w:t>
      </w:r>
      <w:r w:rsidRPr="0066273A">
        <w:t xml:space="preserve"> the successful tenderer’s response</w:t>
      </w:r>
      <w:r w:rsidR="00DD2854">
        <w:t xml:space="preserve"> to TDR D</w:t>
      </w:r>
      <w:r w:rsidRPr="0066273A">
        <w:t xml:space="preserve">, and any negotiated </w:t>
      </w:r>
      <w:r w:rsidR="00844A45">
        <w:t>changes</w:t>
      </w:r>
      <w:r>
        <w:t>.</w:t>
      </w:r>
    </w:p>
    <w:p w14:paraId="09801F77" w14:textId="5F818463" w:rsidR="00EC2E38" w:rsidRPr="00567D53" w:rsidRDefault="00D7555D" w:rsidP="00DA7657">
      <w:pPr>
        <w:pStyle w:val="COTCOCLV2-ASDEFCON"/>
      </w:pPr>
      <w:r w:rsidRPr="00567D53">
        <w:t>Introduction</w:t>
      </w:r>
    </w:p>
    <w:p w14:paraId="1343BD07" w14:textId="49D8DA6A" w:rsidR="00EC2E38" w:rsidRPr="008A3CFC" w:rsidRDefault="00D3793D" w:rsidP="00F54381">
      <w:pPr>
        <w:pStyle w:val="COTCOCLV3-ASDEFCON"/>
      </w:pPr>
      <w:r>
        <w:t xml:space="preserve">The </w:t>
      </w:r>
      <w:r w:rsidR="00EC2E38">
        <w:t xml:space="preserve">amounts </w:t>
      </w:r>
      <w:r w:rsidR="00EC2E38" w:rsidRPr="008A3CFC">
        <w:t>payable</w:t>
      </w:r>
      <w:r w:rsidR="00EC2E38">
        <w:t xml:space="preserve"> by the Commonwealth</w:t>
      </w:r>
      <w:r w:rsidR="00EC2E38" w:rsidRPr="008A3CFC">
        <w:t xml:space="preserve"> to the Contractor </w:t>
      </w:r>
      <w:r w:rsidR="00EC2E38">
        <w:t xml:space="preserve">for </w:t>
      </w:r>
      <w:r w:rsidR="00EC2E38" w:rsidRPr="008A3CFC">
        <w:t xml:space="preserve">the provision of </w:t>
      </w:r>
      <w:r w:rsidR="00EC2E38">
        <w:t xml:space="preserve">Task-Priced </w:t>
      </w:r>
      <w:r w:rsidR="00EC2E38" w:rsidRPr="008A3CFC">
        <w:t>Service</w:t>
      </w:r>
      <w:r w:rsidR="00FC06A4">
        <w:t>s,</w:t>
      </w:r>
      <w:r w:rsidR="00EC2E38" w:rsidRPr="008A3CFC">
        <w:t xml:space="preserve"> </w:t>
      </w:r>
      <w:r w:rsidR="00EC2E38">
        <w:t xml:space="preserve">in accordance with the </w:t>
      </w:r>
      <w:r w:rsidR="00EC2E38" w:rsidRPr="008A3CFC">
        <w:t>Contract</w:t>
      </w:r>
      <w:r w:rsidR="00831F9D">
        <w:t xml:space="preserve">, are </w:t>
      </w:r>
      <w:r w:rsidR="00FC06A4">
        <w:t xml:space="preserve">detailed in the file: </w:t>
      </w:r>
      <w:r w:rsidR="00F92B0E">
        <w:fldChar w:fldCharType="begin">
          <w:ffData>
            <w:name w:val=""/>
            <w:enabled/>
            <w:calcOnExit w:val="0"/>
            <w:textInput>
              <w:default w:val="(…INSERT the file name for the &quot;Task-Priced Services worksheet&quot; from the SPTPW…)"/>
            </w:textInput>
          </w:ffData>
        </w:fldChar>
      </w:r>
      <w:r w:rsidR="00F92B0E">
        <w:instrText xml:space="preserve"> FORMTEXT </w:instrText>
      </w:r>
      <w:r w:rsidR="00F92B0E">
        <w:fldChar w:fldCharType="separate"/>
      </w:r>
      <w:r w:rsidR="00E9671B">
        <w:rPr>
          <w:noProof/>
        </w:rPr>
        <w:t>(…INSERT the file name for the "Task-Priced Services worksheet" from the SPTPW…)</w:t>
      </w:r>
      <w:r w:rsidR="00F92B0E">
        <w:fldChar w:fldCharType="end"/>
      </w:r>
      <w:r w:rsidR="00FC06A4">
        <w:t>, and forms</w:t>
      </w:r>
      <w:r w:rsidR="00831F9D">
        <w:t xml:space="preserve"> Annex D to this Attachment</w:t>
      </w:r>
      <w:r w:rsidR="00EC2E38" w:rsidRPr="008A3CFC">
        <w:t>.</w:t>
      </w:r>
    </w:p>
    <w:p w14:paraId="28B760C5" w14:textId="610C4DB8" w:rsidR="00EC2E38" w:rsidRDefault="00D7555D" w:rsidP="00DA7657">
      <w:pPr>
        <w:pStyle w:val="COTCOCLV2-ASDEFCON"/>
      </w:pPr>
      <w:r>
        <w:lastRenderedPageBreak/>
        <w:t>Task-Priced Services</w:t>
      </w:r>
    </w:p>
    <w:p w14:paraId="77E7F22E" w14:textId="3381FD09" w:rsidR="00EF13FD" w:rsidRDefault="00F11472">
      <w:pPr>
        <w:pStyle w:val="COTCOCLV3-ASDEFCON"/>
      </w:pPr>
      <w:r>
        <w:t xml:space="preserve">The Commonwealth may request </w:t>
      </w:r>
      <w:r w:rsidR="00EC2E38">
        <w:t xml:space="preserve">Task-Priced Services </w:t>
      </w:r>
      <w:r>
        <w:t>by notice, in accordance with clause 3.14 of the COC</w:t>
      </w:r>
      <w:r w:rsidR="00EC2E38">
        <w:t>.</w:t>
      </w:r>
    </w:p>
    <w:p w14:paraId="0981FD9C" w14:textId="4EBE34AD" w:rsidR="00EC2E38" w:rsidRDefault="00EC2E38" w:rsidP="00F54381">
      <w:pPr>
        <w:pStyle w:val="COTCOCLV3-ASDEFCON"/>
      </w:pPr>
      <w:r>
        <w:t>For each Task-Priced Service t</w:t>
      </w:r>
      <w:r w:rsidRPr="0093080C">
        <w:t xml:space="preserve">he Commonwealth shall pay to the Contractor the price for </w:t>
      </w:r>
      <w:r>
        <w:t xml:space="preserve">the </w:t>
      </w:r>
      <w:r w:rsidRPr="0093080C">
        <w:t>Task</w:t>
      </w:r>
      <w:r>
        <w:t>-</w:t>
      </w:r>
      <w:r w:rsidRPr="0093080C">
        <w:t>Priced Service</w:t>
      </w:r>
      <w:r w:rsidR="00831F9D">
        <w:t>,</w:t>
      </w:r>
      <w:r>
        <w:t xml:space="preserve"> as specified in the </w:t>
      </w:r>
      <w:r w:rsidR="00D7555D">
        <w:t xml:space="preserve">Annex </w:t>
      </w:r>
      <w:r w:rsidR="00451738">
        <w:t>D</w:t>
      </w:r>
      <w:r w:rsidR="00831F9D">
        <w:t>,</w:t>
      </w:r>
      <w:r w:rsidR="00D7555D">
        <w:t xml:space="preserve"> </w:t>
      </w:r>
      <w:r>
        <w:t xml:space="preserve">applicable to that month in which the Task-Priced Service was Accepted in arrears </w:t>
      </w:r>
      <w:r w:rsidRPr="0093080C">
        <w:t>at the end of that month</w:t>
      </w:r>
      <w:r w:rsidR="00967150">
        <w:t>,</w:t>
      </w:r>
      <w:r w:rsidRPr="0093080C">
        <w:t xml:space="preserve"> or in such other manner as may be agreed in writing by the parties in respect of that Task</w:t>
      </w:r>
      <w:r>
        <w:t>-</w:t>
      </w:r>
      <w:r w:rsidRPr="0093080C">
        <w:t>Priced Service.</w:t>
      </w:r>
    </w:p>
    <w:p w14:paraId="7C47084A" w14:textId="4101E517" w:rsidR="00EC2E38" w:rsidRPr="0066273A" w:rsidRDefault="00A2458D" w:rsidP="00DA7657">
      <w:pPr>
        <w:pStyle w:val="COTCOCLV1-ASDEFCON"/>
      </w:pPr>
      <w:bookmarkStart w:id="91" w:name="_Toc79580091"/>
      <w:bookmarkStart w:id="92" w:name="_Toc79646461"/>
      <w:bookmarkStart w:id="93" w:name="_Toc79646542"/>
      <w:bookmarkStart w:id="94" w:name="_Toc83021045"/>
      <w:bookmarkStart w:id="95" w:name="_Toc83108970"/>
      <w:bookmarkStart w:id="96" w:name="_Toc83109008"/>
      <w:bookmarkStart w:id="97" w:name="_Toc83109029"/>
      <w:bookmarkStart w:id="98" w:name="_Toc83109050"/>
      <w:bookmarkStart w:id="99" w:name="_Toc83109071"/>
      <w:bookmarkStart w:id="100" w:name="_Toc124228610"/>
      <w:bookmarkStart w:id="101" w:name="_Toc97811151"/>
      <w:bookmarkEnd w:id="91"/>
      <w:bookmarkEnd w:id="92"/>
      <w:bookmarkEnd w:id="93"/>
      <w:bookmarkEnd w:id="94"/>
      <w:bookmarkEnd w:id="95"/>
      <w:bookmarkEnd w:id="96"/>
      <w:bookmarkEnd w:id="97"/>
      <w:bookmarkEnd w:id="98"/>
      <w:bookmarkEnd w:id="99"/>
      <w:r w:rsidRPr="0066273A">
        <w:t>S</w:t>
      </w:r>
      <w:r>
        <w:t>&amp;Q</w:t>
      </w:r>
      <w:r w:rsidRPr="0066273A">
        <w:t xml:space="preserve"> Services </w:t>
      </w:r>
      <w:r w:rsidR="00EC2E38" w:rsidRPr="0066273A">
        <w:t>(CORE)</w:t>
      </w:r>
      <w:bookmarkEnd w:id="100"/>
      <w:bookmarkEnd w:id="101"/>
    </w:p>
    <w:p w14:paraId="24B051E1" w14:textId="5AAF2CF7" w:rsidR="001E18A7" w:rsidRDefault="001E18A7" w:rsidP="00DA7657">
      <w:pPr>
        <w:pStyle w:val="NoteToDrafters-ASDEFCON"/>
      </w:pPr>
      <w:r>
        <w:t xml:space="preserve">Note to drafters:  </w:t>
      </w:r>
      <w:r w:rsidRPr="002A29EA">
        <w:t xml:space="preserve">Prior to RFT release drafters </w:t>
      </w:r>
      <w:r>
        <w:t xml:space="preserve">should </w:t>
      </w:r>
      <w:r w:rsidR="009F0D34">
        <w:t>refer to the</w:t>
      </w:r>
      <w:r>
        <w:t xml:space="preserve"> ‘S&amp;Q Services’ workshee</w:t>
      </w:r>
      <w:r w:rsidR="009F0D34">
        <w:t>t</w:t>
      </w:r>
      <w:r>
        <w:t xml:space="preserve"> in the SPTPW</w:t>
      </w:r>
      <w:r w:rsidR="009F0D34">
        <w:t xml:space="preserve"> and review and revise the value thresholds for the application of mark-ups on subcontracts, materials</w:t>
      </w:r>
      <w:r w:rsidR="00451738">
        <w:t xml:space="preserve"> and </w:t>
      </w:r>
      <w:r w:rsidR="00182A99">
        <w:t>O</w:t>
      </w:r>
      <w:r w:rsidR="00451738">
        <w:t xml:space="preserve">ther </w:t>
      </w:r>
      <w:r w:rsidR="00182A99">
        <w:t>Direct</w:t>
      </w:r>
      <w:r w:rsidR="00451738">
        <w:t xml:space="preserve"> C</w:t>
      </w:r>
      <w:r w:rsidR="009F0D34">
        <w:t>osts, as applicable</w:t>
      </w:r>
      <w:r>
        <w:t xml:space="preserve">. </w:t>
      </w:r>
      <w:r w:rsidR="00B44639">
        <w:t xml:space="preserve"> </w:t>
      </w:r>
      <w:r>
        <w:t>Refer to TDR D for details.</w:t>
      </w:r>
    </w:p>
    <w:p w14:paraId="4C15F199" w14:textId="59190543" w:rsidR="00EC2E38" w:rsidRDefault="00EC2E38" w:rsidP="00DA7657">
      <w:pPr>
        <w:pStyle w:val="NoteToTenderers-ASDEFCON"/>
      </w:pPr>
      <w:r w:rsidRPr="0066273A">
        <w:t xml:space="preserve">Note to tenderers:  </w:t>
      </w:r>
      <w:r>
        <w:t xml:space="preserve">Annex </w:t>
      </w:r>
      <w:r w:rsidR="00451738">
        <w:t>E</w:t>
      </w:r>
      <w:r>
        <w:t xml:space="preserve"> will consist of an </w:t>
      </w:r>
      <w:r w:rsidRPr="0066273A">
        <w:t xml:space="preserve">amalgamation of the </w:t>
      </w:r>
      <w:r w:rsidR="000A2B2F">
        <w:t>SPTPW</w:t>
      </w:r>
      <w:r w:rsidR="00D97503" w:rsidRPr="0066273A">
        <w:t xml:space="preserve"> </w:t>
      </w:r>
      <w:r w:rsidR="00D97503">
        <w:t xml:space="preserve">‘S&amp;Q Services’ worksheet </w:t>
      </w:r>
      <w:r w:rsidR="005C4B75">
        <w:t>from</w:t>
      </w:r>
      <w:r w:rsidRPr="0066273A">
        <w:t xml:space="preserve"> the successful tenderer’s response</w:t>
      </w:r>
      <w:r w:rsidR="005C4B75">
        <w:t xml:space="preserve"> to TDR D</w:t>
      </w:r>
      <w:r w:rsidRPr="0066273A">
        <w:t>, and any negotiated adjustments</w:t>
      </w:r>
      <w:r>
        <w:t>.</w:t>
      </w:r>
      <w:r w:rsidR="00C454D5">
        <w:t xml:space="preserve">  T</w:t>
      </w:r>
      <w:r w:rsidR="001A4B28">
        <w:t>he definition of ‘</w:t>
      </w:r>
      <w:r w:rsidR="00C454D5">
        <w:t>normal time</w:t>
      </w:r>
      <w:r w:rsidR="001A4B28">
        <w:t>’</w:t>
      </w:r>
      <w:r w:rsidR="00C454D5">
        <w:t xml:space="preserve"> will consist if</w:t>
      </w:r>
      <w:r w:rsidR="00C454D5" w:rsidRPr="0066273A">
        <w:t xml:space="preserve"> the successful tenderer’s response</w:t>
      </w:r>
      <w:r w:rsidR="00C454D5">
        <w:t xml:space="preserve"> to TDR D</w:t>
      </w:r>
      <w:r w:rsidR="00C454D5" w:rsidRPr="0066273A">
        <w:t xml:space="preserve"> and any negotiated </w:t>
      </w:r>
      <w:r w:rsidR="00844A45">
        <w:t>changes</w:t>
      </w:r>
      <w:r w:rsidR="00FA1EA9">
        <w:t>.</w:t>
      </w:r>
    </w:p>
    <w:p w14:paraId="00E25806" w14:textId="67936FD8" w:rsidR="00EC2E38" w:rsidRPr="00567D53" w:rsidRDefault="00701391" w:rsidP="00DA7657">
      <w:pPr>
        <w:pStyle w:val="COTCOCLV2-ASDEFCON"/>
      </w:pPr>
      <w:r>
        <w:t>S&amp;Q Rates</w:t>
      </w:r>
    </w:p>
    <w:p w14:paraId="5ABA4EBD" w14:textId="40EB62FB" w:rsidR="00993189" w:rsidRDefault="00993189" w:rsidP="00D7555D">
      <w:pPr>
        <w:pStyle w:val="COTCOCLV3-ASDEFCON"/>
      </w:pPr>
      <w:r>
        <w:t xml:space="preserve">The </w:t>
      </w:r>
      <w:r w:rsidR="000C7172">
        <w:t>pricing information to be included</w:t>
      </w:r>
      <w:r w:rsidR="006C00DF">
        <w:t xml:space="preserve"> in </w:t>
      </w:r>
      <w:r w:rsidR="000C7172">
        <w:t>each</w:t>
      </w:r>
      <w:r w:rsidR="00EC2E38">
        <w:t xml:space="preserve"> S&amp;Q </w:t>
      </w:r>
      <w:r w:rsidR="000C7172">
        <w:t>Quote</w:t>
      </w:r>
      <w:r w:rsidR="00EC2E38" w:rsidRPr="008A3CFC">
        <w:t xml:space="preserve"> </w:t>
      </w:r>
      <w:r w:rsidR="00BA57EF">
        <w:t>shall be determined using</w:t>
      </w:r>
      <w:r w:rsidR="00F92B0E">
        <w:t xml:space="preserve"> the</w:t>
      </w:r>
      <w:r>
        <w:t>:</w:t>
      </w:r>
    </w:p>
    <w:p w14:paraId="61FAC90B" w14:textId="1DED610D" w:rsidR="00682DA0" w:rsidRDefault="00682DA0" w:rsidP="00F626F9">
      <w:pPr>
        <w:pStyle w:val="COTCOCLV4-ASDEFCON"/>
      </w:pPr>
      <w:r w:rsidRPr="00EB0ED9">
        <w:t xml:space="preserve">labour categories </w:t>
      </w:r>
      <w:r w:rsidR="00430478">
        <w:t>and</w:t>
      </w:r>
      <w:r w:rsidRPr="00EB0ED9">
        <w:t xml:space="preserve"> skill levels</w:t>
      </w:r>
      <w:r>
        <w:t xml:space="preserve"> </w:t>
      </w:r>
      <w:r w:rsidR="00430478">
        <w:t>for</w:t>
      </w:r>
      <w:r w:rsidRPr="00EB0ED9">
        <w:t xml:space="preserve"> </w:t>
      </w:r>
      <w:r>
        <w:t>labour rates; and</w:t>
      </w:r>
    </w:p>
    <w:p w14:paraId="1E52C8F8" w14:textId="56487B18" w:rsidR="000037F0" w:rsidRDefault="005055BD" w:rsidP="00F626F9">
      <w:pPr>
        <w:pStyle w:val="COTCOCLV4-ASDEFCON"/>
      </w:pPr>
      <w:r>
        <w:t xml:space="preserve">unless lower mark-ups are negotiated </w:t>
      </w:r>
      <w:r w:rsidR="000E143D" w:rsidRPr="00532D2E">
        <w:t>(</w:t>
      </w:r>
      <w:proofErr w:type="spellStart"/>
      <w:r w:rsidR="000E143D" w:rsidRPr="00532D2E">
        <w:t>ie</w:t>
      </w:r>
      <w:proofErr w:type="spellEnd"/>
      <w:r w:rsidR="000E143D" w:rsidRPr="00532D2E">
        <w:t>, for higher-priced Subcontracts and/or materials)</w:t>
      </w:r>
      <w:r>
        <w:t xml:space="preserve">, the </w:t>
      </w:r>
      <w:r w:rsidR="00682DA0">
        <w:t>mark</w:t>
      </w:r>
      <w:r w:rsidR="009F0D34">
        <w:t>-</w:t>
      </w:r>
      <w:r w:rsidR="00682DA0">
        <w:t>up</w:t>
      </w:r>
      <w:r w:rsidR="00F626F9">
        <w:t>s</w:t>
      </w:r>
      <w:r w:rsidR="00682DA0">
        <w:t xml:space="preserve"> on purchased materials, Subcontract </w:t>
      </w:r>
      <w:r>
        <w:t>price</w:t>
      </w:r>
      <w:r w:rsidR="00682DA0">
        <w:t>s</w:t>
      </w:r>
      <w:r w:rsidR="006C00DF">
        <w:t>,</w:t>
      </w:r>
      <w:r w:rsidR="00682DA0">
        <w:t xml:space="preserve"> and </w:t>
      </w:r>
      <w:r w:rsidR="006C00DF">
        <w:t>O</w:t>
      </w:r>
      <w:r w:rsidR="00682DA0" w:rsidRPr="00302D08">
        <w:t xml:space="preserve">ther </w:t>
      </w:r>
      <w:r w:rsidR="007A7652">
        <w:t>Direct</w:t>
      </w:r>
      <w:r w:rsidR="007A7652" w:rsidRPr="00302D08">
        <w:t xml:space="preserve"> </w:t>
      </w:r>
      <w:r w:rsidR="00682DA0" w:rsidRPr="00302D08">
        <w:t>Costs</w:t>
      </w:r>
      <w:r w:rsidR="00F92B0E">
        <w:t>,</w:t>
      </w:r>
    </w:p>
    <w:p w14:paraId="2B39C4EF" w14:textId="73FDAE9C" w:rsidR="00EC2E38" w:rsidRDefault="00745EC1" w:rsidP="00DA7657">
      <w:pPr>
        <w:pStyle w:val="COTCOCLV3NONUM-ASDEFCON"/>
      </w:pPr>
      <w:proofErr w:type="gramStart"/>
      <w:r>
        <w:t>as</w:t>
      </w:r>
      <w:proofErr w:type="gramEnd"/>
      <w:r>
        <w:t xml:space="preserve"> </w:t>
      </w:r>
      <w:r w:rsidR="000037F0">
        <w:t xml:space="preserve">detailed in the file: </w:t>
      </w:r>
      <w:r w:rsidR="00F92B0E">
        <w:fldChar w:fldCharType="begin">
          <w:ffData>
            <w:name w:val=""/>
            <w:enabled/>
            <w:calcOnExit w:val="0"/>
            <w:textInput>
              <w:default w:val="(…INSERT the file name for the &quot;S&amp;Q Services worksheet&quot; from the SPTPW…)"/>
            </w:textInput>
          </w:ffData>
        </w:fldChar>
      </w:r>
      <w:r w:rsidR="00F92B0E">
        <w:instrText xml:space="preserve"> FORMTEXT </w:instrText>
      </w:r>
      <w:r w:rsidR="00F92B0E">
        <w:fldChar w:fldCharType="separate"/>
      </w:r>
      <w:r w:rsidR="00E9671B">
        <w:rPr>
          <w:noProof/>
        </w:rPr>
        <w:t>(…INSERT the file name for the "S&amp;Q Services worksheet" from the SPTPW…)</w:t>
      </w:r>
      <w:r w:rsidR="00F92B0E">
        <w:fldChar w:fldCharType="end"/>
      </w:r>
      <w:r w:rsidR="00F92B0E">
        <w:t>, which forms</w:t>
      </w:r>
      <w:r w:rsidR="00F92B0E" w:rsidRPr="00F92B0E">
        <w:t xml:space="preserve"> </w:t>
      </w:r>
      <w:r w:rsidR="00F92B0E">
        <w:t>Annex E to this Attachment.</w:t>
      </w:r>
    </w:p>
    <w:p w14:paraId="27BE2DE1" w14:textId="35A73364" w:rsidR="00430478" w:rsidRDefault="00430478" w:rsidP="00430478">
      <w:pPr>
        <w:pStyle w:val="COTCOCLV3-ASDEFCON"/>
      </w:pPr>
      <w:r>
        <w:t xml:space="preserve">For the purposes of </w:t>
      </w:r>
      <w:r w:rsidR="00BF7E05">
        <w:t>defining</w:t>
      </w:r>
      <w:r w:rsidR="00920630">
        <w:t xml:space="preserve"> “normal time” </w:t>
      </w:r>
      <w:r w:rsidR="00BF7E05">
        <w:t>and</w:t>
      </w:r>
      <w:r w:rsidR="00920630">
        <w:t xml:space="preserve"> </w:t>
      </w:r>
      <w:r w:rsidR="006C00DF">
        <w:t>“</w:t>
      </w:r>
      <w:r w:rsidR="00920630">
        <w:t>other time” labour rates:</w:t>
      </w:r>
    </w:p>
    <w:p w14:paraId="35391A39" w14:textId="0C76B379" w:rsidR="00430478" w:rsidRDefault="00430478" w:rsidP="00C454D5">
      <w:pPr>
        <w:pStyle w:val="COTCOCLV4-ASDEFCON"/>
      </w:pPr>
      <w:r>
        <w:t>“normal time” is defined as</w:t>
      </w:r>
      <w:r w:rsidR="00C454D5">
        <w:t xml:space="preserve"> </w:t>
      </w:r>
      <w:r w:rsidR="00C454D5">
        <w:fldChar w:fldCharType="begin">
          <w:ffData>
            <w:name w:val="Text29"/>
            <w:enabled/>
            <w:calcOnExit w:val="0"/>
            <w:textInput>
              <w:default w:val="(…INSERT definition of “normal time” EG, “eight hours per day between 07:00 – 19:00”…)"/>
            </w:textInput>
          </w:ffData>
        </w:fldChar>
      </w:r>
      <w:r w:rsidR="00C454D5">
        <w:instrText xml:space="preserve"> FORMTEXT </w:instrText>
      </w:r>
      <w:r w:rsidR="00C454D5">
        <w:fldChar w:fldCharType="separate"/>
      </w:r>
      <w:r w:rsidR="00E9671B">
        <w:rPr>
          <w:noProof/>
        </w:rPr>
        <w:t>(…INSERT definition of “normal time” EG, “eight hours per day between 07:00 – 19:00”…)</w:t>
      </w:r>
      <w:r w:rsidR="00C454D5">
        <w:fldChar w:fldCharType="end"/>
      </w:r>
      <w:r w:rsidR="00C454D5">
        <w:t xml:space="preserve"> on a Working Day; and</w:t>
      </w:r>
    </w:p>
    <w:p w14:paraId="2A742B65" w14:textId="11B22101" w:rsidR="00C454D5" w:rsidRPr="00430478" w:rsidRDefault="00C454D5" w:rsidP="00C454D5">
      <w:pPr>
        <w:pStyle w:val="COTCOCLV4-ASDEFCON"/>
      </w:pPr>
      <w:r>
        <w:t>“</w:t>
      </w:r>
      <w:proofErr w:type="gramStart"/>
      <w:r>
        <w:t>other</w:t>
      </w:r>
      <w:proofErr w:type="gramEnd"/>
      <w:r>
        <w:t xml:space="preserve"> time” includes all times other than “normal time”.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95"/>
      </w:tblGrid>
      <w:tr w:rsidR="00EC2E38" w:rsidRPr="00077C58" w14:paraId="343515A6" w14:textId="77777777" w:rsidTr="00077C58">
        <w:tc>
          <w:tcPr>
            <w:tcW w:w="9321" w:type="dxa"/>
          </w:tcPr>
          <w:p w14:paraId="6244C0FD" w14:textId="77777777" w:rsidR="00EC2E38" w:rsidRPr="00185893" w:rsidRDefault="00EC2E38" w:rsidP="00DA7657">
            <w:pPr>
              <w:pStyle w:val="ASDEFCONOption"/>
            </w:pPr>
            <w:r w:rsidRPr="00185893">
              <w:rPr>
                <w:lang w:eastAsia="en-US"/>
              </w:rPr>
              <w:t>Option:  Include the following clause when foreign currencies are applicable</w:t>
            </w:r>
            <w:r w:rsidRPr="00185893">
              <w:t>.</w:t>
            </w:r>
          </w:p>
          <w:p w14:paraId="63DE4318" w14:textId="737A21EE" w:rsidR="00EC2E38" w:rsidRDefault="00FA051D" w:rsidP="00FA051D">
            <w:pPr>
              <w:pStyle w:val="COTCOCLV3-ASDEFCON"/>
            </w:pPr>
            <w:bookmarkStart w:id="102" w:name="_Ref83128502"/>
            <w:r>
              <w:t>I</w:t>
            </w:r>
            <w:r w:rsidR="009D45FF">
              <w:t>f an</w:t>
            </w:r>
            <w:r w:rsidR="009D45FF" w:rsidRPr="00185893">
              <w:t xml:space="preserve"> </w:t>
            </w:r>
            <w:r w:rsidR="009D45FF">
              <w:t>S&amp;Q Service will include component</w:t>
            </w:r>
            <w:r w:rsidR="00701391">
              <w:t xml:space="preserve"> cost</w:t>
            </w:r>
            <w:r w:rsidR="009D45FF">
              <w:t>s in foreign currencies</w:t>
            </w:r>
            <w:r w:rsidR="00701391">
              <w:t>, for rates that are no</w:t>
            </w:r>
            <w:r w:rsidR="00713A6A">
              <w:t>t</w:t>
            </w:r>
            <w:r w:rsidR="00701391">
              <w:t xml:space="preserve"> included in Annex </w:t>
            </w:r>
            <w:r w:rsidR="00451738">
              <w:t>E</w:t>
            </w:r>
            <w:r w:rsidR="00701391">
              <w:t>,</w:t>
            </w:r>
            <w:r w:rsidR="009D45FF">
              <w:t xml:space="preserve"> </w:t>
            </w:r>
            <w:r w:rsidR="00EC2E38" w:rsidRPr="00185893">
              <w:t xml:space="preserve">values </w:t>
            </w:r>
            <w:r w:rsidR="00701391">
              <w:t xml:space="preserve">are to be </w:t>
            </w:r>
            <w:r>
              <w:t>quoted</w:t>
            </w:r>
            <w:r w:rsidR="00701391">
              <w:t xml:space="preserve"> </w:t>
            </w:r>
            <w:r>
              <w:t xml:space="preserve">in source currency and </w:t>
            </w:r>
            <w:r w:rsidRPr="00185893">
              <w:t xml:space="preserve">equivalent </w:t>
            </w:r>
            <w:r>
              <w:t>Australian dollars (</w:t>
            </w:r>
            <w:r w:rsidR="00EC2E38" w:rsidRPr="00185893">
              <w:t>using the R</w:t>
            </w:r>
            <w:r w:rsidR="00A3292C">
              <w:t xml:space="preserve">eserve </w:t>
            </w:r>
            <w:r w:rsidR="00EC2E38" w:rsidRPr="00185893">
              <w:t>B</w:t>
            </w:r>
            <w:r w:rsidR="00A3292C">
              <w:t xml:space="preserve">ank of </w:t>
            </w:r>
            <w:r w:rsidR="00EC2E38" w:rsidRPr="00185893">
              <w:t>A</w:t>
            </w:r>
            <w:r w:rsidR="00A3292C">
              <w:t>ustralia</w:t>
            </w:r>
            <w:r w:rsidR="00EC2E38" w:rsidRPr="00185893">
              <w:t xml:space="preserve"> rate as at the day prior to the submission of the S&amp;Q Quote</w:t>
            </w:r>
            <w:r>
              <w:t>)</w:t>
            </w:r>
            <w:r w:rsidR="00EC2E38" w:rsidRPr="00185893">
              <w:t xml:space="preserve"> inclusive of all applicable taxes and other duties</w:t>
            </w:r>
            <w:r w:rsidR="00701391">
              <w:t>, or as otherwise agreed between the parties</w:t>
            </w:r>
            <w:r w:rsidR="00EC2E38" w:rsidRPr="00185893">
              <w:t>.</w:t>
            </w:r>
            <w:bookmarkEnd w:id="102"/>
          </w:p>
          <w:p w14:paraId="02ACA4A6" w14:textId="78CAB5B2" w:rsidR="00FA051D" w:rsidRPr="00185893" w:rsidRDefault="00FA051D" w:rsidP="008A7685">
            <w:pPr>
              <w:pStyle w:val="COTCOCLV3-ASDEFCON"/>
            </w:pPr>
            <w:r>
              <w:t xml:space="preserve">Where an S&amp;Q Quote is submitted that includes </w:t>
            </w:r>
            <w:r w:rsidR="008A7685">
              <w:t>amounts</w:t>
            </w:r>
            <w:r>
              <w:t xml:space="preserve"> </w:t>
            </w:r>
            <w:r w:rsidR="008A7685">
              <w:t xml:space="preserve">priced </w:t>
            </w:r>
            <w:r>
              <w:t xml:space="preserve">in foreign currencies, and equivalent Australian dollar amounts </w:t>
            </w:r>
            <w:r w:rsidR="008A7685">
              <w:t xml:space="preserve">determined </w:t>
            </w:r>
            <w:r>
              <w:t xml:space="preserve">in accordance with clause </w:t>
            </w:r>
            <w:r>
              <w:fldChar w:fldCharType="begin"/>
            </w:r>
            <w:r>
              <w:instrText xml:space="preserve"> REF _Ref83128502 \r \h </w:instrText>
            </w:r>
            <w:r>
              <w:fldChar w:fldCharType="separate"/>
            </w:r>
            <w:r w:rsidR="00ED27DD">
              <w:t>6.1.3</w:t>
            </w:r>
            <w:r>
              <w:fldChar w:fldCharType="end"/>
            </w:r>
            <w:r>
              <w:t xml:space="preserve">, the Commonwealth may elect to </w:t>
            </w:r>
            <w:r w:rsidR="00050692">
              <w:t>pay any amounts under any resulting S&amp;Q Order in either source currency or Australian dollars</w:t>
            </w:r>
            <w:r w:rsidR="008A7685">
              <w:t>,</w:t>
            </w:r>
            <w:r w:rsidR="00050692">
              <w:t xml:space="preserve"> as applicable.</w:t>
            </w:r>
          </w:p>
        </w:tc>
      </w:tr>
    </w:tbl>
    <w:p w14:paraId="2AB7FE26" w14:textId="77777777" w:rsidR="00920630" w:rsidRDefault="00920630" w:rsidP="00F84CE6">
      <w:pPr>
        <w:pStyle w:val="ASDEFCONOptionSpace"/>
      </w:pPr>
    </w:p>
    <w:p w14:paraId="738C54A0" w14:textId="734B4C38" w:rsidR="00EC2E38" w:rsidRPr="003F42BF" w:rsidRDefault="00EC2E38" w:rsidP="00DA7657">
      <w:pPr>
        <w:pStyle w:val="COTCOCLV2-ASDEFCON"/>
      </w:pPr>
      <w:r w:rsidRPr="003F42BF">
        <w:t>Not-To-</w:t>
      </w:r>
      <w:r w:rsidR="001F3301" w:rsidRPr="003F42BF">
        <w:t xml:space="preserve">Exceed </w:t>
      </w:r>
      <w:r w:rsidRPr="003F42BF">
        <w:t>S&amp;Q Services</w:t>
      </w:r>
    </w:p>
    <w:p w14:paraId="4E9ADB05" w14:textId="21BF983F" w:rsidR="00EF13FD" w:rsidRDefault="00EC2E38" w:rsidP="000C2509">
      <w:pPr>
        <w:pStyle w:val="COTCOCLV3-ASDEFCON"/>
      </w:pPr>
      <w:r w:rsidRPr="00B24E22">
        <w:t>This clause applies to an S&amp;Q Service to the extent that the S&amp;Q Order specifies a Not-To-Exceed basis for pricing and payment.</w:t>
      </w:r>
    </w:p>
    <w:p w14:paraId="25D11C85" w14:textId="04FF23FA" w:rsidR="00EF13FD" w:rsidRDefault="005055BD" w:rsidP="000C2509">
      <w:pPr>
        <w:pStyle w:val="COTCOCLV3-ASDEFCON"/>
      </w:pPr>
      <w:r>
        <w:t>F</w:t>
      </w:r>
      <w:r w:rsidR="00EC2E38" w:rsidRPr="00E557E1">
        <w:t xml:space="preserve">or each </w:t>
      </w:r>
      <w:r w:rsidR="00EC2E38">
        <w:t xml:space="preserve">Not-To-Exceed </w:t>
      </w:r>
      <w:r w:rsidR="00EC2E38" w:rsidRPr="00E557E1">
        <w:t xml:space="preserve">S&amp;Q Service, </w:t>
      </w:r>
      <w:r>
        <w:t>t</w:t>
      </w:r>
      <w:r w:rsidRPr="00B24E22">
        <w:t>he Commonw</w:t>
      </w:r>
      <w:r w:rsidRPr="00E557E1">
        <w:t>ealth shal</w:t>
      </w:r>
      <w:r>
        <w:t xml:space="preserve">l </w:t>
      </w:r>
      <w:r w:rsidR="00EC2E38" w:rsidRPr="00E557E1">
        <w:t>pay to the Contractor</w:t>
      </w:r>
      <w:r w:rsidR="00EF1355">
        <w:t>,</w:t>
      </w:r>
      <w:r w:rsidR="00EC2E38">
        <w:t xml:space="preserve"> monthly in arrears,</w:t>
      </w:r>
      <w:r w:rsidR="00EC2E38" w:rsidRPr="00E557E1">
        <w:t xml:space="preserve"> </w:t>
      </w:r>
      <w:r w:rsidR="00EF1355">
        <w:t xml:space="preserve">the </w:t>
      </w:r>
      <w:r w:rsidR="0090012E">
        <w:t xml:space="preserve">amounts </w:t>
      </w:r>
      <w:r w:rsidR="00EF1355">
        <w:t>payable to the Contractor in accordance with the S&amp;Q Order for labour, materials, Subcontracts and Other Direct Costs (as applicable), up to the Not-To-Exceed price set out in the S&amp;Q Order.</w:t>
      </w:r>
    </w:p>
    <w:p w14:paraId="20216BD4" w14:textId="0D784DFC" w:rsidR="00EC2E38" w:rsidRPr="00E557E1" w:rsidRDefault="001F3301" w:rsidP="00DA7657">
      <w:pPr>
        <w:pStyle w:val="COTCOCLV2-ASDEFCON"/>
      </w:pPr>
      <w:r w:rsidRPr="00E557E1">
        <w:t>Fi</w:t>
      </w:r>
      <w:r>
        <w:t>rm</w:t>
      </w:r>
      <w:r w:rsidRPr="00E557E1">
        <w:t xml:space="preserve"> Price </w:t>
      </w:r>
      <w:r w:rsidR="00EC2E38" w:rsidRPr="00E557E1">
        <w:t>S&amp;Q Services</w:t>
      </w:r>
    </w:p>
    <w:p w14:paraId="623FDBA7" w14:textId="1C99E9AC" w:rsidR="00EF13FD" w:rsidRDefault="00EC2E38" w:rsidP="000C2509">
      <w:pPr>
        <w:pStyle w:val="COTCOCLV3-ASDEFCON"/>
      </w:pPr>
      <w:r w:rsidRPr="00E557E1">
        <w:t xml:space="preserve">This clause applies to an S&amp;Q Service </w:t>
      </w:r>
      <w:r>
        <w:t>to the extent that</w:t>
      </w:r>
      <w:r w:rsidRPr="00E557E1">
        <w:t xml:space="preserve"> the </w:t>
      </w:r>
      <w:r>
        <w:t>S&amp;Q</w:t>
      </w:r>
      <w:r w:rsidRPr="00E557E1">
        <w:t xml:space="preserve"> Order specifies a Fi</w:t>
      </w:r>
      <w:r>
        <w:t>rm</w:t>
      </w:r>
      <w:r w:rsidRPr="00E557E1">
        <w:t xml:space="preserve"> Price basis for pricing and payment.</w:t>
      </w:r>
    </w:p>
    <w:p w14:paraId="530DA382" w14:textId="63EE4B33" w:rsidR="00EC2E38" w:rsidRPr="00E557E1" w:rsidRDefault="00E93EF1" w:rsidP="000C2509">
      <w:pPr>
        <w:pStyle w:val="COTCOCLV3-ASDEFCON"/>
      </w:pPr>
      <w:r>
        <w:lastRenderedPageBreak/>
        <w:t>F</w:t>
      </w:r>
      <w:r w:rsidR="00EC2E38" w:rsidRPr="00E557E1">
        <w:t xml:space="preserve">or </w:t>
      </w:r>
      <w:r w:rsidR="00EC2E38">
        <w:t>each Firm Price</w:t>
      </w:r>
      <w:r w:rsidR="00EC2E38" w:rsidRPr="00E557E1">
        <w:t xml:space="preserve"> S&amp;Q Service, </w:t>
      </w:r>
      <w:r>
        <w:t>t</w:t>
      </w:r>
      <w:r w:rsidRPr="00E557E1">
        <w:t xml:space="preserve">he Commonwealth shall </w:t>
      </w:r>
      <w:r w:rsidR="00EC2E38" w:rsidRPr="00E557E1">
        <w:t>pay to the Contractor</w:t>
      </w:r>
      <w:r>
        <w:t>,</w:t>
      </w:r>
      <w:r w:rsidR="00EC2E38">
        <w:t xml:space="preserve"> monthly in arrears,</w:t>
      </w:r>
      <w:r w:rsidR="00EC2E38" w:rsidRPr="00E557E1">
        <w:t xml:space="preserve"> the following:</w:t>
      </w:r>
    </w:p>
    <w:p w14:paraId="4D469881" w14:textId="77777777" w:rsidR="00EC2E38" w:rsidRPr="00E557E1" w:rsidRDefault="00EC2E38" w:rsidP="000C2509">
      <w:pPr>
        <w:pStyle w:val="COTCOCLV4-ASDEFCON"/>
      </w:pPr>
      <w:r w:rsidRPr="00E557E1">
        <w:t xml:space="preserve">if the Contractor achieves a </w:t>
      </w:r>
      <w:r>
        <w:t>m</w:t>
      </w:r>
      <w:r w:rsidRPr="00E557E1">
        <w:t xml:space="preserve">ilestone specified in the </w:t>
      </w:r>
      <w:r>
        <w:t>S&amp;Q</w:t>
      </w:r>
      <w:r w:rsidRPr="00E557E1">
        <w:t xml:space="preserve"> Order, the amount specified for the </w:t>
      </w:r>
      <w:r>
        <w:t>m</w:t>
      </w:r>
      <w:r w:rsidRPr="00E557E1">
        <w:t>ilestone</w:t>
      </w:r>
      <w:r w:rsidRPr="00E557E1" w:rsidDel="006E7DCE">
        <w:t xml:space="preserve"> </w:t>
      </w:r>
      <w:r w:rsidRPr="00E557E1">
        <w:t xml:space="preserve">in the </w:t>
      </w:r>
      <w:r>
        <w:t>S&amp;Q</w:t>
      </w:r>
      <w:r w:rsidRPr="00E557E1">
        <w:t xml:space="preserve"> Order;</w:t>
      </w:r>
    </w:p>
    <w:p w14:paraId="28556462" w14:textId="77777777" w:rsidR="00EC2E38" w:rsidRPr="00E557E1" w:rsidRDefault="00EC2E38" w:rsidP="000C2509">
      <w:pPr>
        <w:pStyle w:val="COTCOCLV4-ASDEFCON"/>
      </w:pPr>
      <w:r w:rsidRPr="00E557E1">
        <w:t xml:space="preserve">upon Acceptance of the S&amp;Q Service (and Acceptance of any associated Deliverables), </w:t>
      </w:r>
      <w:r>
        <w:t>any amount</w:t>
      </w:r>
      <w:r w:rsidRPr="00E557E1">
        <w:t xml:space="preserve"> specified in the </w:t>
      </w:r>
      <w:r>
        <w:t>S&amp;Q</w:t>
      </w:r>
      <w:r w:rsidRPr="00E557E1">
        <w:t xml:space="preserve"> Order as being payable upon Acceptance;</w:t>
      </w:r>
      <w:r>
        <w:t xml:space="preserve"> and</w:t>
      </w:r>
    </w:p>
    <w:p w14:paraId="6A35AB70" w14:textId="31D83079" w:rsidR="00EC2E38" w:rsidRDefault="00EC2E38" w:rsidP="008000E2">
      <w:pPr>
        <w:pStyle w:val="COTCOCLV4-ASDEFCON"/>
      </w:pPr>
      <w:proofErr w:type="gramStart"/>
      <w:r>
        <w:t>any</w:t>
      </w:r>
      <w:proofErr w:type="gramEnd"/>
      <w:r>
        <w:t xml:space="preserve"> other amount</w:t>
      </w:r>
      <w:r w:rsidRPr="00E557E1">
        <w:t xml:space="preserve"> specified to be payable in accordance with the </w:t>
      </w:r>
      <w:r>
        <w:t>S&amp;Q</w:t>
      </w:r>
      <w:r w:rsidRPr="00E557E1">
        <w:t xml:space="preserve"> Order</w:t>
      </w:r>
      <w:r>
        <w:t>.</w:t>
      </w:r>
      <w:bookmarkStart w:id="103" w:name="_Toc79580093"/>
      <w:bookmarkStart w:id="104" w:name="_Toc79646463"/>
      <w:bookmarkStart w:id="105" w:name="_Toc79646544"/>
      <w:bookmarkStart w:id="106" w:name="_Toc79580095"/>
      <w:bookmarkStart w:id="107" w:name="_Toc79646465"/>
      <w:bookmarkStart w:id="108" w:name="_Toc79646547"/>
      <w:bookmarkEnd w:id="103"/>
      <w:bookmarkEnd w:id="104"/>
      <w:bookmarkEnd w:id="105"/>
      <w:bookmarkEnd w:id="106"/>
      <w:bookmarkEnd w:id="107"/>
      <w:bookmarkEnd w:id="108"/>
    </w:p>
    <w:p w14:paraId="7888EDB4" w14:textId="6B5E3C54" w:rsidR="00EC2E38" w:rsidRPr="0066273A" w:rsidRDefault="00A2458D" w:rsidP="00DA7657">
      <w:pPr>
        <w:pStyle w:val="COTCOCLV1-ASDEFCON"/>
      </w:pPr>
      <w:bookmarkStart w:id="109" w:name="_Toc79580096"/>
      <w:bookmarkStart w:id="110" w:name="_Toc79646466"/>
      <w:bookmarkStart w:id="111" w:name="_Toc79646548"/>
      <w:bookmarkStart w:id="112" w:name="_Ref79646116"/>
      <w:bookmarkStart w:id="113" w:name="_Toc124228611"/>
      <w:bookmarkStart w:id="114" w:name="_Toc97811152"/>
      <w:bookmarkEnd w:id="109"/>
      <w:bookmarkEnd w:id="110"/>
      <w:bookmarkEnd w:id="111"/>
      <w:r w:rsidRPr="0066273A">
        <w:t xml:space="preserve">Adjustments </w:t>
      </w:r>
      <w:r w:rsidR="00EC2E38" w:rsidRPr="0066273A">
        <w:t>(CORE)</w:t>
      </w:r>
      <w:bookmarkEnd w:id="112"/>
      <w:bookmarkEnd w:id="113"/>
      <w:bookmarkEnd w:id="114"/>
    </w:p>
    <w:p w14:paraId="38141823" w14:textId="674A3F90" w:rsidR="00EC2E38" w:rsidRDefault="00EC2E38" w:rsidP="00DA7657">
      <w:pPr>
        <w:pStyle w:val="NoteToTenderers-ASDEFCON"/>
      </w:pPr>
      <w:r w:rsidRPr="0066273A">
        <w:t xml:space="preserve">Note to tenderers: </w:t>
      </w:r>
      <w:r>
        <w:t xml:space="preserve"> </w:t>
      </w:r>
      <w:r w:rsidR="004C3607">
        <w:t xml:space="preserve">Clause </w:t>
      </w:r>
      <w:r w:rsidR="004C3607">
        <w:fldChar w:fldCharType="begin"/>
      </w:r>
      <w:r w:rsidR="004C3607">
        <w:instrText xml:space="preserve"> REF _Ref79646116 \r \h </w:instrText>
      </w:r>
      <w:r w:rsidR="004C3607">
        <w:fldChar w:fldCharType="separate"/>
      </w:r>
      <w:r w:rsidR="00ED27DD">
        <w:t>7</w:t>
      </w:r>
      <w:r w:rsidR="004C3607">
        <w:fldChar w:fldCharType="end"/>
      </w:r>
      <w:r w:rsidR="004C3607">
        <w:t xml:space="preserve">, including </w:t>
      </w:r>
      <w:r>
        <w:t xml:space="preserve">Annex </w:t>
      </w:r>
      <w:r w:rsidR="00461DBB">
        <w:t>F</w:t>
      </w:r>
      <w:r w:rsidR="004C3607">
        <w:t>,</w:t>
      </w:r>
      <w:r>
        <w:t xml:space="preserve"> will consist of an </w:t>
      </w:r>
      <w:r w:rsidRPr="0066273A">
        <w:t xml:space="preserve">amalgamation of the </w:t>
      </w:r>
      <w:r w:rsidR="004C3607">
        <w:t>successful tenderer’s response to</w:t>
      </w:r>
      <w:r w:rsidRPr="0066273A">
        <w:t xml:space="preserve"> TDR D</w:t>
      </w:r>
      <w:r w:rsidR="004C3607">
        <w:t xml:space="preserve">, including the </w:t>
      </w:r>
      <w:r w:rsidR="000A2B2F">
        <w:t>SPTPW</w:t>
      </w:r>
      <w:r w:rsidR="004C3607" w:rsidDel="00461589">
        <w:t xml:space="preserve"> ‘</w:t>
      </w:r>
      <w:r w:rsidR="004C3607">
        <w:t>Adjustments</w:t>
      </w:r>
      <w:r w:rsidR="004C3607" w:rsidDel="00461589">
        <w:t xml:space="preserve">’ </w:t>
      </w:r>
      <w:r w:rsidR="008042BF">
        <w:t>worksheet</w:t>
      </w:r>
      <w:r w:rsidR="005D636D">
        <w:t xml:space="preserve">, </w:t>
      </w:r>
      <w:r w:rsidRPr="0066273A">
        <w:t>and any negotiated adjustments.</w:t>
      </w:r>
      <w:r w:rsidR="00A84424">
        <w:t xml:space="preserve">  </w:t>
      </w:r>
      <w:r w:rsidR="00A84424" w:rsidRPr="00BD4038">
        <w:t>Agreements reached as a result of workplace enterprise bargaining are not considered to be awards for the purposes of the formula set out below</w:t>
      </w:r>
      <w:r w:rsidR="00A84424">
        <w:t>.</w:t>
      </w:r>
    </w:p>
    <w:p w14:paraId="17D8DEE5" w14:textId="00AB744B" w:rsidR="0088533F" w:rsidRDefault="0088533F" w:rsidP="00DA7657">
      <w:pPr>
        <w:pStyle w:val="COTCOCLV2-ASDEFCON"/>
      </w:pPr>
      <w:bookmarkStart w:id="115" w:name="_Toc48727134"/>
      <w:bookmarkStart w:id="116" w:name="_Ref51409610"/>
      <w:bookmarkStart w:id="117" w:name="_Ref51462691"/>
      <w:bookmarkStart w:id="118" w:name="_Ref51477643"/>
      <w:bookmarkStart w:id="119" w:name="_Ref51477868"/>
      <w:bookmarkStart w:id="120" w:name="_Ref102549112"/>
      <w:bookmarkStart w:id="121" w:name="_Ref102549673"/>
      <w:bookmarkStart w:id="122" w:name="_Ref102552516"/>
      <w:bookmarkStart w:id="123" w:name="_Toc234298853"/>
      <w:bookmarkStart w:id="124" w:name="_Ref242243833"/>
      <w:bookmarkStart w:id="125" w:name="_Ref288678786"/>
      <w:bookmarkStart w:id="126" w:name="_Toc250376789"/>
      <w:bookmarkStart w:id="127" w:name="_Toc296357527"/>
      <w:bookmarkStart w:id="128" w:name="_Ref321997653"/>
      <w:bookmarkStart w:id="129" w:name="_Ref327128090"/>
      <w:bookmarkEnd w:id="69"/>
      <w:bookmarkEnd w:id="89"/>
      <w:bookmarkEnd w:id="90"/>
      <w:r>
        <w:t>General</w:t>
      </w:r>
    </w:p>
    <w:p w14:paraId="4C991060" w14:textId="2580C881" w:rsidR="00CE3EB5" w:rsidRPr="00CE3EB5" w:rsidRDefault="00CE3EB5" w:rsidP="00DA7657">
      <w:pPr>
        <w:pStyle w:val="NoteToTenderers-ASDEFCON"/>
      </w:pPr>
      <w:r>
        <w:t>Note to tenderers:</w:t>
      </w:r>
      <w:r w:rsidR="004B62F1">
        <w:t xml:space="preserve"> </w:t>
      </w:r>
      <w:r>
        <w:t xml:space="preserve"> The Adjustment Date is defined in the Glossary in relation to the Effective Date.  Where this is not optimal with respect to the publishing of applicable labour and materials indices, tenderers may</w:t>
      </w:r>
      <w:r w:rsidR="00D22A8F">
        <w:t xml:space="preserve"> identify a more suitable date (</w:t>
      </w:r>
      <w:proofErr w:type="spellStart"/>
      <w:r w:rsidR="00D22A8F">
        <w:t>eg</w:t>
      </w:r>
      <w:proofErr w:type="spellEnd"/>
      <w:r w:rsidR="00D22A8F">
        <w:t>, that corresponds to the release of pricing indices in the predominant currency used under an</w:t>
      </w:r>
      <w:r w:rsidR="00386005">
        <w:t>y</w:t>
      </w:r>
      <w:r w:rsidR="00D22A8F">
        <w:t xml:space="preserve"> resultant Contract).</w:t>
      </w:r>
    </w:p>
    <w:p w14:paraId="6126EF4F" w14:textId="7E832DA7" w:rsidR="0088533F" w:rsidRDefault="0088533F" w:rsidP="0088533F">
      <w:pPr>
        <w:pStyle w:val="COTCOCLV3-ASDEFCON"/>
      </w:pPr>
      <w:r>
        <w:t xml:space="preserve">In this clause </w:t>
      </w:r>
      <w:r>
        <w:fldChar w:fldCharType="begin"/>
      </w:r>
      <w:r>
        <w:instrText xml:space="preserve"> REF _Ref79646116 \r \h </w:instrText>
      </w:r>
      <w:r>
        <w:fldChar w:fldCharType="separate"/>
      </w:r>
      <w:r w:rsidR="00ED27DD">
        <w:t>7</w:t>
      </w:r>
      <w:r>
        <w:fldChar w:fldCharType="end"/>
      </w:r>
      <w:r>
        <w:t>, the following interpretations apply:</w:t>
      </w:r>
    </w:p>
    <w:p w14:paraId="2DB794FF" w14:textId="3DCAB385" w:rsidR="0088533F" w:rsidRDefault="00386005" w:rsidP="0088533F">
      <w:pPr>
        <w:pStyle w:val="COTCOCLV4-ASDEFCON"/>
      </w:pPr>
      <w:r>
        <w:t xml:space="preserve">when applicable, </w:t>
      </w:r>
      <w:r w:rsidR="0088533F">
        <w:t>the pricing tables in the Annexes to this Attachment are adjusted from the Adjustment Date, in accordance with clause 7.4 of the COC;</w:t>
      </w:r>
    </w:p>
    <w:p w14:paraId="76DBD8AB" w14:textId="2455C1D2" w:rsidR="0088533F" w:rsidRDefault="0088533F" w:rsidP="0088533F">
      <w:pPr>
        <w:pStyle w:val="COTCOCLV4-ASDEFCON"/>
      </w:pPr>
      <w:bookmarkStart w:id="130" w:name="_Ref80022983"/>
      <w:r>
        <w:t xml:space="preserve">the price for a Milestone is the price applicable to the due date for </w:t>
      </w:r>
      <w:r w:rsidR="005863C7">
        <w:t xml:space="preserve">the </w:t>
      </w:r>
      <w:r>
        <w:t>achievement of that Milestone (</w:t>
      </w:r>
      <w:proofErr w:type="spellStart"/>
      <w:r>
        <w:t>ie</w:t>
      </w:r>
      <w:proofErr w:type="spellEnd"/>
      <w:r>
        <w:t>, not a price applicable to a later date, if achievement of the Milestone or if the invoice was submitted subsequent to the Adjustment Date);</w:t>
      </w:r>
      <w:bookmarkEnd w:id="130"/>
    </w:p>
    <w:p w14:paraId="6B1416BF" w14:textId="5F2D87C2" w:rsidR="0088533F" w:rsidRDefault="0088533F" w:rsidP="0088533F">
      <w:pPr>
        <w:pStyle w:val="COTCOCLV4-ASDEFCON"/>
      </w:pPr>
      <w:r>
        <w:t xml:space="preserve">subject to paragraph </w:t>
      </w:r>
      <w:r>
        <w:fldChar w:fldCharType="begin"/>
      </w:r>
      <w:r>
        <w:instrText xml:space="preserve"> REF _Ref80022983 \r \h </w:instrText>
      </w:r>
      <w:r>
        <w:fldChar w:fldCharType="separate"/>
      </w:r>
      <w:r w:rsidR="00ED27DD">
        <w:t>b</w:t>
      </w:r>
      <w:r>
        <w:fldChar w:fldCharType="end"/>
      </w:r>
      <w:r>
        <w:t>, the price for a Service is the price applicable to the period of when the Service was performed, not the date of the invoice (</w:t>
      </w:r>
      <w:proofErr w:type="spellStart"/>
      <w:r>
        <w:t>ie</w:t>
      </w:r>
      <w:proofErr w:type="spellEnd"/>
      <w:r>
        <w:t>, if the invoice was submitted subsequent to the Adjustment Date);</w:t>
      </w:r>
    </w:p>
    <w:p w14:paraId="7CB99CB0" w14:textId="2FC65254" w:rsidR="0088533F" w:rsidRDefault="0088533F" w:rsidP="0088533F">
      <w:pPr>
        <w:pStyle w:val="COTCOCLV4-ASDEFCON"/>
      </w:pPr>
      <w:r>
        <w:t>for any Excluded Services Fee applicable to an amount that is charged by Defence (</w:t>
      </w:r>
      <w:proofErr w:type="spellStart"/>
      <w:r>
        <w:t>eg</w:t>
      </w:r>
      <w:proofErr w:type="spellEnd"/>
      <w:r>
        <w:t xml:space="preserve">, a utilities contribution for GFF), the adjusted price is to be determined from the amount of the Commonwealth charge plus the </w:t>
      </w:r>
      <w:r w:rsidR="0094713E">
        <w:t>Indirect Overheads (including</w:t>
      </w:r>
      <w:r>
        <w:t xml:space="preserve"> general and administrative charge</w:t>
      </w:r>
      <w:r w:rsidR="0094713E">
        <w:t>)</w:t>
      </w:r>
      <w:r>
        <w:t>, rather than indices;</w:t>
      </w:r>
    </w:p>
    <w:p w14:paraId="77BCFD27" w14:textId="47C7D39F" w:rsidR="0088533F" w:rsidRDefault="00DF4CAB" w:rsidP="0088533F">
      <w:pPr>
        <w:pStyle w:val="COTCOCLV4-ASDEFCON"/>
      </w:pPr>
      <w:r>
        <w:t xml:space="preserve">in accordance with clause 7.4.1 of the COC, </w:t>
      </w:r>
      <w:r w:rsidR="0088533F">
        <w:t xml:space="preserve">unless stated otherwise in </w:t>
      </w:r>
      <w:r w:rsidR="004D3DC0">
        <w:t xml:space="preserve">the price and payment basis for </w:t>
      </w:r>
      <w:r w:rsidR="0088533F">
        <w:t xml:space="preserve">an S&amp;Q Order, prices </w:t>
      </w:r>
      <w:r w:rsidR="00E24D40">
        <w:t xml:space="preserve">and payments </w:t>
      </w:r>
      <w:r w:rsidR="0088533F">
        <w:t>for an</w:t>
      </w:r>
      <w:r w:rsidR="004D3DC0">
        <w:t>y</w:t>
      </w:r>
      <w:r w:rsidR="0088533F">
        <w:t xml:space="preserve"> </w:t>
      </w:r>
      <w:r w:rsidR="004D3DC0">
        <w:t xml:space="preserve">unperformed </w:t>
      </w:r>
      <w:r w:rsidR="0088533F">
        <w:t>S&amp;Q Service</w:t>
      </w:r>
      <w:r w:rsidR="004D3DC0">
        <w:t>s</w:t>
      </w:r>
      <w:r w:rsidR="0088533F">
        <w:t xml:space="preserve"> are not subject to an adjustment;</w:t>
      </w:r>
    </w:p>
    <w:p w14:paraId="2848ACB1" w14:textId="230397B1" w:rsidR="0088533F" w:rsidRDefault="0088533F" w:rsidP="0088533F">
      <w:pPr>
        <w:pStyle w:val="COTCOCLV4-ASDEFCON"/>
      </w:pPr>
      <w:bookmarkStart w:id="131" w:name="_Ref80021478"/>
      <w:r>
        <w:t xml:space="preserve">if a source of an index publishes provisional and final index </w:t>
      </w:r>
      <w:r w:rsidR="00BD78F9">
        <w:t>values</w:t>
      </w:r>
      <w:r>
        <w:t xml:space="preserve">, </w:t>
      </w:r>
      <w:r w:rsidR="00182D92">
        <w:t xml:space="preserve">only </w:t>
      </w:r>
      <w:r>
        <w:t xml:space="preserve">index </w:t>
      </w:r>
      <w:r w:rsidR="00182D92">
        <w:t xml:space="preserve">values </w:t>
      </w:r>
      <w:r>
        <w:t xml:space="preserve">designated as </w:t>
      </w:r>
      <w:r w:rsidR="00182D92">
        <w:t xml:space="preserve">final </w:t>
      </w:r>
      <w:r>
        <w:t>shall be used;</w:t>
      </w:r>
      <w:bookmarkEnd w:id="131"/>
    </w:p>
    <w:p w14:paraId="0715CEF5" w14:textId="436F4878" w:rsidR="0088533F" w:rsidRDefault="0088533F" w:rsidP="0088533F">
      <w:pPr>
        <w:pStyle w:val="COTCOCLV4-ASDEFCON"/>
      </w:pPr>
      <w:r>
        <w:t xml:space="preserve">subject to paragraph </w:t>
      </w:r>
      <w:r>
        <w:fldChar w:fldCharType="begin"/>
      </w:r>
      <w:r>
        <w:instrText xml:space="preserve"> REF _Ref80021478 \r \h </w:instrText>
      </w:r>
      <w:r>
        <w:fldChar w:fldCharType="separate"/>
      </w:r>
      <w:r w:rsidR="00ED27DD">
        <w:t>f</w:t>
      </w:r>
      <w:r>
        <w:fldChar w:fldCharType="end"/>
      </w:r>
      <w:r>
        <w:t>, if a</w:t>
      </w:r>
      <w:r w:rsidR="00CE1AAA">
        <w:t xml:space="preserve"> quarterly</w:t>
      </w:r>
      <w:r>
        <w:t xml:space="preserve"> index is published more than once, for the purposes of the formulae, the index </w:t>
      </w:r>
      <w:r w:rsidR="00182D92">
        <w:t>value</w:t>
      </w:r>
      <w:r w:rsidR="00CE1AAA">
        <w:t xml:space="preserve"> </w:t>
      </w:r>
      <w:r w:rsidR="00AA3A79">
        <w:t>to be used (</w:t>
      </w:r>
      <w:r w:rsidR="00CE1AAA">
        <w:t>for the quarter preceding the Adjustment Date</w:t>
      </w:r>
      <w:r w:rsidR="00AA3A79">
        <w:t>)</w:t>
      </w:r>
      <w:r w:rsidR="00182D92">
        <w:t xml:space="preserve"> </w:t>
      </w:r>
      <w:r>
        <w:t xml:space="preserve">shall be the </w:t>
      </w:r>
      <w:r w:rsidR="00182D92">
        <w:t xml:space="preserve">first </w:t>
      </w:r>
      <w:r>
        <w:t xml:space="preserve">index </w:t>
      </w:r>
      <w:r w:rsidR="00182D92">
        <w:t xml:space="preserve">value </w:t>
      </w:r>
      <w:r>
        <w:t xml:space="preserve">officially published </w:t>
      </w:r>
      <w:r w:rsidR="00031BB0">
        <w:t xml:space="preserve">in the quarter </w:t>
      </w:r>
      <w:r w:rsidR="00182D92">
        <w:t>following</w:t>
      </w:r>
      <w:r w:rsidR="006A3537">
        <w:t xml:space="preserve"> </w:t>
      </w:r>
      <w:r w:rsidR="00CE1AAA">
        <w:t>that quarter</w:t>
      </w:r>
      <w:r>
        <w:t>; and</w:t>
      </w:r>
    </w:p>
    <w:p w14:paraId="6AB13982" w14:textId="751E73BE" w:rsidR="0088533F" w:rsidRDefault="0088533F" w:rsidP="0088533F">
      <w:pPr>
        <w:pStyle w:val="COTCOCLV4-ASDEFCON"/>
      </w:pPr>
      <w:r>
        <w:t xml:space="preserve">if an index is discontinued, rebased or modified and the entity publishing that index provides official guidance on the replacement, bridging or re-baselining methodology to be applied, that guidance should be used as one of the inputs for determining any required update </w:t>
      </w:r>
      <w:r w:rsidR="00F42AFF">
        <w:t xml:space="preserve">to </w:t>
      </w:r>
      <w:r>
        <w:t>the index</w:t>
      </w:r>
      <w:r w:rsidR="005B7182">
        <w:t>.</w:t>
      </w:r>
    </w:p>
    <w:p w14:paraId="75EED964" w14:textId="1B5B6EA6" w:rsidR="00EC2E38" w:rsidRDefault="00EC2E38" w:rsidP="00DA7657">
      <w:pPr>
        <w:pStyle w:val="COTCOCLV2-ASDEFCON"/>
      </w:pPr>
      <w:bookmarkStart w:id="132" w:name="_Ref83105267"/>
      <w:r>
        <w:t xml:space="preserve">Adjustment </w:t>
      </w:r>
      <w:r w:rsidR="00170D00">
        <w:t>Process</w:t>
      </w:r>
      <w:r w:rsidR="00086824">
        <w:t xml:space="preserve"> </w:t>
      </w:r>
      <w:r w:rsidR="00F22C76">
        <w:t>(CORE</w:t>
      </w:r>
      <w:r>
        <w:t>)</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2"/>
    </w:p>
    <w:p w14:paraId="2218384B" w14:textId="04E61D1A" w:rsidR="00F9543A" w:rsidRDefault="00F9543A" w:rsidP="00DA7657">
      <w:pPr>
        <w:pStyle w:val="NoteToDrafters-ASDEFCON"/>
      </w:pPr>
      <w:bookmarkStart w:id="133" w:name="_Ref75258550"/>
      <w:r>
        <w:t xml:space="preserve">Note to drafters:  Include the words “and </w:t>
      </w:r>
      <w:r w:rsidR="00453EB3">
        <w:t>foreign exchange rates</w:t>
      </w:r>
      <w:r>
        <w:t>” in the following clause if payments will not be made in source currency</w:t>
      </w:r>
      <w:r w:rsidR="00453EB3">
        <w:t>.</w:t>
      </w:r>
    </w:p>
    <w:p w14:paraId="547229DB" w14:textId="107CFD31" w:rsidR="0088533F" w:rsidRDefault="0088533F" w:rsidP="0088533F">
      <w:pPr>
        <w:pStyle w:val="COTCOCLV3-ASDEFCON"/>
      </w:pPr>
      <w:r>
        <w:t xml:space="preserve">For each </w:t>
      </w:r>
      <w:r w:rsidR="00476ED1">
        <w:t xml:space="preserve">price </w:t>
      </w:r>
      <w:r w:rsidR="00B079FB">
        <w:t xml:space="preserve">(excluding labour rates for </w:t>
      </w:r>
      <w:r w:rsidR="00476ED1">
        <w:t xml:space="preserve">S&amp;Q </w:t>
      </w:r>
      <w:r w:rsidR="00B079FB">
        <w:t>Services)</w:t>
      </w:r>
      <w:r w:rsidR="00476ED1">
        <w:t xml:space="preserve"> subject to adjustment for fluctuations in the cost of labour and materials [</w:t>
      </w:r>
      <w:r w:rsidR="00453EB3">
        <w:t>…</w:t>
      </w:r>
      <w:r w:rsidR="00476ED1">
        <w:t xml:space="preserve">, </w:t>
      </w:r>
      <w:r w:rsidR="00476ED1" w:rsidRPr="00453EB3">
        <w:t xml:space="preserve">and </w:t>
      </w:r>
      <w:r w:rsidR="00453EB3">
        <w:t>foreign exchange rates…</w:t>
      </w:r>
      <w:r w:rsidR="00476ED1">
        <w:t>]</w:t>
      </w:r>
      <w:r>
        <w:t xml:space="preserve"> identified in this Attachment B, the following price adjustment formula shall be applied in accordance with clause 7.</w:t>
      </w:r>
      <w:r w:rsidR="004E0AB8">
        <w:t>4</w:t>
      </w:r>
      <w:r>
        <w:t xml:space="preserve"> of the conditions of contract</w:t>
      </w:r>
      <w:bookmarkEnd w:id="133"/>
      <w:r w:rsidR="00F45403">
        <w:t>:</w:t>
      </w:r>
    </w:p>
    <w:p w14:paraId="46E8FC35" w14:textId="3036CA14" w:rsidR="00916DB3" w:rsidRDefault="00453EB3" w:rsidP="00DA7657">
      <w:pPr>
        <w:pStyle w:val="NoteToDrafters-ASDEFCON"/>
      </w:pPr>
      <w:r w:rsidRPr="00453EB3">
        <w:lastRenderedPageBreak/>
        <w:t xml:space="preserve">Note to drafters: </w:t>
      </w:r>
      <w:r w:rsidR="004B62F1">
        <w:t xml:space="preserve"> </w:t>
      </w:r>
      <w:r>
        <w:t xml:space="preserve">There are two options </w:t>
      </w:r>
      <w:r w:rsidR="00EE5DEE">
        <w:t>provided</w:t>
      </w:r>
      <w:r>
        <w:t xml:space="preserve"> for adjusting prices</w:t>
      </w:r>
      <w:r w:rsidR="00CD6D1F">
        <w:t xml:space="preserve"> / S&amp;Q rates</w:t>
      </w:r>
      <w:r w:rsidR="00916DB3">
        <w:t>:</w:t>
      </w:r>
    </w:p>
    <w:p w14:paraId="1516D77A" w14:textId="093902A7" w:rsidR="00453EB3" w:rsidRDefault="00453EB3" w:rsidP="00DA7657">
      <w:pPr>
        <w:pStyle w:val="NoteToDraftersBullets-ASDEFCON"/>
      </w:pPr>
      <w:r>
        <w:t>Option A</w:t>
      </w:r>
      <w:r w:rsidR="00916DB3">
        <w:t xml:space="preserve"> all</w:t>
      </w:r>
      <w:r>
        <w:t xml:space="preserve">ows for one labour </w:t>
      </w:r>
      <w:r w:rsidR="00CD6D1F">
        <w:t xml:space="preserve">index </w:t>
      </w:r>
      <w:r>
        <w:t>and</w:t>
      </w:r>
      <w:r w:rsidR="004B2B6A">
        <w:t>/or</w:t>
      </w:r>
      <w:r>
        <w:t xml:space="preserve"> one materials index to be applied </w:t>
      </w:r>
      <w:r w:rsidR="00EE5DEE">
        <w:t xml:space="preserve">for </w:t>
      </w:r>
      <w:r w:rsidR="003730DB">
        <w:t xml:space="preserve">all prices in a </w:t>
      </w:r>
      <w:r w:rsidR="00CD6D1F">
        <w:t>source currency (</w:t>
      </w:r>
      <w:proofErr w:type="spellStart"/>
      <w:r w:rsidR="00CD6D1F">
        <w:t>ie</w:t>
      </w:r>
      <w:proofErr w:type="spellEnd"/>
      <w:r w:rsidR="00CD6D1F">
        <w:t xml:space="preserve">, for each currency, </w:t>
      </w:r>
      <w:r w:rsidR="00F80421">
        <w:t xml:space="preserve">only </w:t>
      </w:r>
      <w:r w:rsidR="00CD6D1F">
        <w:t xml:space="preserve">two indices </w:t>
      </w:r>
      <w:r w:rsidR="003730DB">
        <w:t>can be</w:t>
      </w:r>
      <w:r w:rsidR="00CD6D1F">
        <w:t xml:space="preserve"> used)</w:t>
      </w:r>
      <w:r w:rsidR="00916DB3">
        <w:t>.</w:t>
      </w:r>
    </w:p>
    <w:p w14:paraId="284EFE8D" w14:textId="4B009521" w:rsidR="00916DB3" w:rsidRDefault="00916DB3" w:rsidP="00916DB3">
      <w:pPr>
        <w:pStyle w:val="NoteToDraftersBullets-ASDEFCON"/>
      </w:pPr>
      <w:r>
        <w:t>Option B allows for mu</w:t>
      </w:r>
      <w:r w:rsidR="00EE5DEE">
        <w:t>ltiple labour and</w:t>
      </w:r>
      <w:r w:rsidR="004B2B6A">
        <w:t>/or</w:t>
      </w:r>
      <w:r w:rsidR="00EE5DEE">
        <w:t xml:space="preserve"> </w:t>
      </w:r>
      <w:r w:rsidR="00AA3A79">
        <w:t xml:space="preserve">materials </w:t>
      </w:r>
      <w:r w:rsidR="00EE5DEE">
        <w:t xml:space="preserve">price indices </w:t>
      </w:r>
      <w:r w:rsidR="00AA3A79">
        <w:t>to</w:t>
      </w:r>
      <w:r w:rsidR="00EE5DEE">
        <w:t xml:space="preserve"> </w:t>
      </w:r>
      <w:r>
        <w:t xml:space="preserve">be applied to </w:t>
      </w:r>
      <w:r w:rsidR="00EE5DEE">
        <w:t>different</w:t>
      </w:r>
      <w:r>
        <w:t xml:space="preserve"> price</w:t>
      </w:r>
      <w:r w:rsidR="00EE5DEE">
        <w:t>s, in each source currency</w:t>
      </w:r>
      <w:r>
        <w:t>.</w:t>
      </w:r>
    </w:p>
    <w:p w14:paraId="7C9342E3" w14:textId="7065DF6A" w:rsidR="00CD6D1F" w:rsidRDefault="00CD6D1F" w:rsidP="00DA7657">
      <w:pPr>
        <w:pStyle w:val="NoteToDrafters-ASDEFCON"/>
      </w:pPr>
      <w:r>
        <w:t xml:space="preserve">Option A </w:t>
      </w:r>
      <w:r w:rsidR="00362947">
        <w:t xml:space="preserve">is </w:t>
      </w:r>
      <w:r w:rsidR="00EE5DEE">
        <w:t>the</w:t>
      </w:r>
      <w:r>
        <w:t xml:space="preserve"> simpler </w:t>
      </w:r>
      <w:r w:rsidR="00362947">
        <w:t>metho</w:t>
      </w:r>
      <w:r w:rsidR="00D17113">
        <w:t>d</w:t>
      </w:r>
      <w:r w:rsidR="008B2EA3">
        <w:t>,</w:t>
      </w:r>
      <w:r>
        <w:t xml:space="preserve"> </w:t>
      </w:r>
      <w:r w:rsidR="008B2EA3">
        <w:t>using</w:t>
      </w:r>
      <w:r w:rsidR="009D7695">
        <w:t xml:space="preserve"> only two indices</w:t>
      </w:r>
      <w:r w:rsidR="008B2EA3">
        <w:t xml:space="preserve"> that reflect</w:t>
      </w:r>
      <w:r w:rsidR="009D7695">
        <w:t xml:space="preserve"> </w:t>
      </w:r>
      <w:r w:rsidR="008B2EA3">
        <w:t xml:space="preserve">the </w:t>
      </w:r>
      <w:r w:rsidR="009D7695">
        <w:t>broad</w:t>
      </w:r>
      <w:r w:rsidR="008B2EA3">
        <w:t>-based</w:t>
      </w:r>
      <w:r w:rsidR="009D7695">
        <w:t xml:space="preserve"> </w:t>
      </w:r>
      <w:r w:rsidR="00DE76B9">
        <w:t xml:space="preserve">changes </w:t>
      </w:r>
      <w:r w:rsidR="008B2EA3">
        <w:t>to</w:t>
      </w:r>
      <w:r w:rsidR="009D7695">
        <w:t xml:space="preserve"> labour and materials</w:t>
      </w:r>
      <w:r w:rsidR="00DE76B9">
        <w:t xml:space="preserve"> </w:t>
      </w:r>
      <w:r w:rsidR="008B2EA3">
        <w:t>prices in a given currency</w:t>
      </w:r>
      <w:r w:rsidR="00D17113">
        <w:t>.  T</w:t>
      </w:r>
      <w:r w:rsidR="009D7695">
        <w:t xml:space="preserve">his method </w:t>
      </w:r>
      <w:r w:rsidR="00D17113">
        <w:t>can be</w:t>
      </w:r>
      <w:r w:rsidR="009D7695">
        <w:t xml:space="preserve"> less accurate </w:t>
      </w:r>
      <w:r w:rsidR="00D17113">
        <w:t xml:space="preserve">with divergence between average and actual prices </w:t>
      </w:r>
      <w:r w:rsidR="008B2EA3">
        <w:t xml:space="preserve">occurring </w:t>
      </w:r>
      <w:r w:rsidR="00D17113">
        <w:t xml:space="preserve">over time, </w:t>
      </w:r>
      <w:r w:rsidR="0022134E">
        <w:t>and</w:t>
      </w:r>
      <w:r w:rsidR="00362947">
        <w:t xml:space="preserve"> </w:t>
      </w:r>
      <w:r w:rsidR="009D7695">
        <w:t xml:space="preserve">assistance from </w:t>
      </w:r>
      <w:r w:rsidR="003C4BCE">
        <w:t>Commercial and Financial Analysis (CFA)</w:t>
      </w:r>
      <w:r w:rsidR="009D7695">
        <w:t xml:space="preserve"> may be required to </w:t>
      </w:r>
      <w:r w:rsidR="008B2EA3">
        <w:t xml:space="preserve">review and </w:t>
      </w:r>
      <w:r w:rsidR="009D7695">
        <w:t>readjust pricing</w:t>
      </w:r>
      <w:r w:rsidR="00362947">
        <w:t xml:space="preserve"> </w:t>
      </w:r>
      <w:r w:rsidR="00D17113">
        <w:t>after a number of years</w:t>
      </w:r>
      <w:r w:rsidR="009D7695">
        <w:t>.</w:t>
      </w:r>
    </w:p>
    <w:p w14:paraId="50146A8C" w14:textId="57FA9665" w:rsidR="00362947" w:rsidRDefault="00362947" w:rsidP="00CD6D1F">
      <w:pPr>
        <w:pStyle w:val="NoteToDrafters-ASDEFCON"/>
      </w:pPr>
      <w:r>
        <w:t xml:space="preserve">Option B </w:t>
      </w:r>
      <w:r w:rsidR="00D0381E">
        <w:t>provide</w:t>
      </w:r>
      <w:r w:rsidR="0008059C">
        <w:t>s</w:t>
      </w:r>
      <w:r w:rsidR="0002792B">
        <w:t xml:space="preserve"> greater accuracy but </w:t>
      </w:r>
      <w:r w:rsidR="00EA7556">
        <w:t>requires</w:t>
      </w:r>
      <w:r w:rsidR="008B2EA3">
        <w:t xml:space="preserve"> numerous indices </w:t>
      </w:r>
      <w:r w:rsidR="00EA7556">
        <w:t>and a</w:t>
      </w:r>
      <w:r w:rsidR="00EE5DEE">
        <w:t xml:space="preserve"> more </w:t>
      </w:r>
      <w:r>
        <w:t xml:space="preserve">complex </w:t>
      </w:r>
      <w:r w:rsidR="00EA7556">
        <w:t>formula</w:t>
      </w:r>
      <w:r w:rsidR="0002792B">
        <w:t>.  This method uses sets of indice</w:t>
      </w:r>
      <w:r w:rsidR="00DE76B9">
        <w:t>s</w:t>
      </w:r>
      <w:r w:rsidR="0002792B">
        <w:t xml:space="preserve"> and </w:t>
      </w:r>
      <w:r w:rsidR="006877EB">
        <w:t xml:space="preserve">corresponding </w:t>
      </w:r>
      <w:r w:rsidR="00DE76B9">
        <w:t>component</w:t>
      </w:r>
      <w:r w:rsidR="0002792B">
        <w:t xml:space="preserve"> </w:t>
      </w:r>
      <w:r w:rsidR="00D0381E">
        <w:t>weighting</w:t>
      </w:r>
      <w:r w:rsidR="006877EB">
        <w:t>s</w:t>
      </w:r>
      <w:r w:rsidR="00D0381E">
        <w:t>, which</w:t>
      </w:r>
      <w:r w:rsidR="0002792B">
        <w:t xml:space="preserve"> can be applied to </w:t>
      </w:r>
      <w:r w:rsidR="007E3547">
        <w:t xml:space="preserve">one or more </w:t>
      </w:r>
      <w:r w:rsidR="00D0381E">
        <w:t>prices</w:t>
      </w:r>
      <w:r w:rsidR="0002792B">
        <w:t xml:space="preserve">. </w:t>
      </w:r>
      <w:r w:rsidR="000B2E69">
        <w:t xml:space="preserve"> </w:t>
      </w:r>
      <w:r w:rsidR="00D0381E">
        <w:t xml:space="preserve">This </w:t>
      </w:r>
      <w:r w:rsidR="000B2E69">
        <w:t xml:space="preserve">option </w:t>
      </w:r>
      <w:r w:rsidR="00DE76B9">
        <w:t xml:space="preserve">is suited to </w:t>
      </w:r>
      <w:r w:rsidR="000B2E69">
        <w:t xml:space="preserve">higher value contracts that </w:t>
      </w:r>
      <w:r w:rsidR="004B2B6A">
        <w:t xml:space="preserve">include </w:t>
      </w:r>
      <w:r w:rsidR="000B2E69">
        <w:t xml:space="preserve">Prescribed ACE Percentages, when adjustments to </w:t>
      </w:r>
      <w:r w:rsidR="00DE76B9">
        <w:t>the</w:t>
      </w:r>
      <w:r w:rsidR="007E3547">
        <w:t xml:space="preserve"> calculation of</w:t>
      </w:r>
      <w:r w:rsidR="00DE76B9">
        <w:t xml:space="preserve"> </w:t>
      </w:r>
      <w:r w:rsidR="000B2E69">
        <w:t>Australian Contract Expenditure (ACE) and Imported Contract Expenditure (ICE)</w:t>
      </w:r>
      <w:r w:rsidR="00EE5DEE">
        <w:t xml:space="preserve"> require</w:t>
      </w:r>
      <w:r w:rsidR="007E3547" w:rsidRPr="007E3547">
        <w:t xml:space="preserve"> </w:t>
      </w:r>
      <w:r w:rsidR="007E3547">
        <w:t>greater accuracy</w:t>
      </w:r>
      <w:r w:rsidR="00EE5DEE">
        <w:t>.</w:t>
      </w:r>
    </w:p>
    <w:p w14:paraId="7FF627D6" w14:textId="527893B1" w:rsidR="00BF31C4" w:rsidRPr="00453EB3" w:rsidRDefault="00BF31C4" w:rsidP="00CD6D1F">
      <w:pPr>
        <w:pStyle w:val="NoteToDrafters-ASDEFCON"/>
      </w:pPr>
      <w:r>
        <w:t xml:space="preserve">Both options apply a formula to an individual price or rate for S&amp;Q Services on the assumption that the Commonwealth will pay in source currency.  </w:t>
      </w:r>
      <w:r w:rsidR="00732756">
        <w:t>If</w:t>
      </w:r>
      <w:r w:rsidR="00CD6D1F">
        <w:t xml:space="preserve"> </w:t>
      </w:r>
      <w:r w:rsidR="00732756">
        <w:t xml:space="preserve">the </w:t>
      </w:r>
      <w:r w:rsidR="00CD6D1F">
        <w:t xml:space="preserve">foreign currency </w:t>
      </w:r>
      <w:r w:rsidR="00732756">
        <w:t xml:space="preserve">amount </w:t>
      </w:r>
      <w:r w:rsidR="00CD6D1F">
        <w:t>is relatively low</w:t>
      </w:r>
      <w:r w:rsidR="00732756">
        <w:t>,</w:t>
      </w:r>
      <w:r w:rsidR="00CD6D1F">
        <w:t xml:space="preserve"> and the Commonwealth choses </w:t>
      </w:r>
      <w:r w:rsidR="00732756">
        <w:t>to</w:t>
      </w:r>
      <w:r w:rsidR="00CD6D1F">
        <w:t xml:space="preserve"> </w:t>
      </w:r>
      <w:r w:rsidR="00732756">
        <w:t>only pay in Australian dollars</w:t>
      </w:r>
      <w:r w:rsidR="00CD6D1F">
        <w:t xml:space="preserve">, then the </w:t>
      </w:r>
      <w:r w:rsidR="00732756">
        <w:t xml:space="preserve">price adjustment </w:t>
      </w:r>
      <w:r w:rsidR="00CD6D1F">
        <w:t>formula will need to be modified to include foreign labour and/or materials indices.</w:t>
      </w:r>
    </w:p>
    <w:p w14:paraId="27487305" w14:textId="66F6E4B2" w:rsidR="00684FFA" w:rsidRDefault="00116BBA" w:rsidP="00DA7657">
      <w:pPr>
        <w:pStyle w:val="ASDEFCONOption"/>
      </w:pPr>
      <w:r w:rsidRPr="00F45403">
        <w:t>Option A:</w:t>
      </w:r>
      <w:r>
        <w:t xml:space="preserve">  </w:t>
      </w:r>
      <w:r w:rsidR="003730DB">
        <w:t>For when pricing in each currency will be adjusted using one labour index and</w:t>
      </w:r>
      <w:r w:rsidR="00666C74">
        <w:t>/or</w:t>
      </w:r>
      <w:r w:rsidR="003730DB">
        <w:t xml:space="preserve"> one materials index.</w:t>
      </w:r>
    </w:p>
    <w:p w14:paraId="11A706F8" w14:textId="0095D9C0" w:rsidR="00F45403" w:rsidRDefault="004451F9" w:rsidP="00F45403">
      <w:pPr>
        <w:pStyle w:val="ASDEFCONOption"/>
      </w:pPr>
      <m:oMathPara>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1</m:t>
              </m:r>
            </m:sub>
          </m:sSub>
          <m:r>
            <m:rPr>
              <m:sty m:val="bi"/>
            </m:rPr>
            <w:rPr>
              <w:rFonts w:ascii="Cambria Math" w:hAnsi="Cambria Math"/>
            </w:rPr>
            <m:t>=</m:t>
          </m:r>
          <m:d>
            <m:dPr>
              <m:ctrlPr>
                <w:rPr>
                  <w:rFonts w:ascii="Cambria Math" w:hAnsi="Cambria Math"/>
                </w:rPr>
              </m:ctrlPr>
            </m:dPr>
            <m:e>
              <m:r>
                <m:rPr>
                  <m:sty m:val="bi"/>
                </m:rPr>
                <w:rPr>
                  <w:rFonts w:ascii="Cambria Math" w:hAnsi="Cambria Math"/>
                </w:rPr>
                <m:t>Y*</m:t>
              </m:r>
              <m:f>
                <m:fPr>
                  <m:ctrlPr>
                    <w:rPr>
                      <w:rFonts w:ascii="Cambria Math" w:hAnsi="Cambria Math"/>
                    </w:rPr>
                  </m:ctrlPr>
                </m:fPr>
                <m:num>
                  <m:sSub>
                    <m:sSubPr>
                      <m:ctrlPr>
                        <w:rPr>
                          <w:rFonts w:ascii="Cambria Math" w:hAnsi="Cambria Math"/>
                        </w:rPr>
                      </m:ctrlPr>
                    </m:sSubPr>
                    <m:e>
                      <m:r>
                        <m:rPr>
                          <m:sty m:val="bi"/>
                        </m:rPr>
                        <w:rPr>
                          <w:rFonts w:ascii="Cambria Math" w:hAnsi="Cambria Math"/>
                        </w:rPr>
                        <m:t>L</m:t>
                      </m:r>
                    </m:e>
                    <m:sub>
                      <m:r>
                        <m:rPr>
                          <m:sty m:val="bi"/>
                        </m:rPr>
                        <w:rPr>
                          <w:rFonts w:ascii="Cambria Math" w:hAnsi="Cambria Math"/>
                        </w:rPr>
                        <m:t>1</m:t>
                      </m:r>
                    </m:sub>
                  </m:sSub>
                </m:num>
                <m:den>
                  <m:sSub>
                    <m:sSubPr>
                      <m:ctrlPr>
                        <w:rPr>
                          <w:rFonts w:ascii="Cambria Math" w:hAnsi="Cambria Math"/>
                        </w:rPr>
                      </m:ctrlPr>
                    </m:sSubPr>
                    <m:e>
                      <m:r>
                        <m:rPr>
                          <m:sty m:val="bi"/>
                        </m:rPr>
                        <w:rPr>
                          <w:rFonts w:ascii="Cambria Math" w:hAnsi="Cambria Math"/>
                        </w:rPr>
                        <m:t>L</m:t>
                      </m:r>
                    </m:e>
                    <m:sub>
                      <m:r>
                        <m:rPr>
                          <m:sty m:val="bi"/>
                        </m:rPr>
                        <w:rPr>
                          <w:rFonts w:ascii="Cambria Math" w:hAnsi="Cambria Math"/>
                        </w:rPr>
                        <m:t>0</m:t>
                      </m:r>
                    </m:sub>
                  </m:sSub>
                </m:den>
              </m:f>
              <m:r>
                <m:rPr>
                  <m:sty m:val="bi"/>
                </m:rPr>
                <w:rPr>
                  <w:rFonts w:ascii="Cambria Math" w:hAnsi="Cambria Math"/>
                </w:rPr>
                <m:t>+Z*</m:t>
              </m:r>
              <m:f>
                <m:fPr>
                  <m:ctrlPr>
                    <w:rPr>
                      <w:rFonts w:ascii="Cambria Math" w:hAnsi="Cambria Math"/>
                    </w:rPr>
                  </m:ctrlPr>
                </m:fPr>
                <m:num>
                  <m:sSub>
                    <m:sSubPr>
                      <m:ctrlPr>
                        <w:rPr>
                          <w:rFonts w:ascii="Cambria Math" w:hAnsi="Cambria Math"/>
                        </w:rPr>
                      </m:ctrlPr>
                    </m:sSubPr>
                    <m:e>
                      <m:r>
                        <m:rPr>
                          <m:sty m:val="bi"/>
                        </m:rPr>
                        <w:rPr>
                          <w:rFonts w:ascii="Cambria Math" w:hAnsi="Cambria Math"/>
                        </w:rPr>
                        <m:t>M</m:t>
                      </m:r>
                    </m:e>
                    <m:sub>
                      <m:r>
                        <m:rPr>
                          <m:sty m:val="bi"/>
                        </m:rPr>
                        <w:rPr>
                          <w:rFonts w:ascii="Cambria Math" w:hAnsi="Cambria Math"/>
                        </w:rPr>
                        <m:t>1</m:t>
                      </m:r>
                    </m:sub>
                  </m:sSub>
                </m:num>
                <m:den>
                  <m:sSub>
                    <m:sSubPr>
                      <m:ctrlPr>
                        <w:rPr>
                          <w:rFonts w:ascii="Cambria Math" w:hAnsi="Cambria Math"/>
                        </w:rPr>
                      </m:ctrlPr>
                    </m:sSubPr>
                    <m:e>
                      <m:r>
                        <m:rPr>
                          <m:sty m:val="bi"/>
                        </m:rPr>
                        <w:rPr>
                          <w:rFonts w:ascii="Cambria Math" w:hAnsi="Cambria Math"/>
                        </w:rPr>
                        <m:t>M</m:t>
                      </m:r>
                    </m:e>
                    <m:sub>
                      <m:r>
                        <m:rPr>
                          <m:sty m:val="bi"/>
                        </m:rPr>
                        <w:rPr>
                          <w:rFonts w:ascii="Cambria Math" w:hAnsi="Cambria Math"/>
                        </w:rPr>
                        <m:t>0</m:t>
                      </m:r>
                    </m:sub>
                  </m:sSub>
                </m:den>
              </m:f>
            </m:e>
          </m:d>
          <m:r>
            <m:rPr>
              <m:sty m:val="bi"/>
            </m:rPr>
            <w:rPr>
              <w:rFonts w:ascii="Cambria Math" w:hAnsi="Cambria Math"/>
            </w:rPr>
            <m:t>*</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0</m:t>
              </m:r>
            </m:sub>
          </m:sSub>
        </m:oMath>
      </m:oMathPara>
    </w:p>
    <w:p w14:paraId="43CFC9A7" w14:textId="0620B113" w:rsidR="00624170" w:rsidRDefault="00E573FE" w:rsidP="00DA7657">
      <w:pPr>
        <w:pStyle w:val="COTCOCLV3NONUM-ASDEFCON"/>
      </w:pPr>
      <w:proofErr w:type="gramStart"/>
      <w:r>
        <w:t>where</w:t>
      </w:r>
      <w:proofErr w:type="gramEnd"/>
      <w:r>
        <w:t>, for each applicable</w:t>
      </w:r>
      <w:r w:rsidRPr="00E573FE">
        <w:t xml:space="preserve"> </w:t>
      </w:r>
      <w:r>
        <w:t>source currency</w:t>
      </w:r>
      <w:r w:rsidR="00624170">
        <w:t>:</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626"/>
      </w:tblGrid>
      <w:tr w:rsidR="00624170" w:rsidRPr="00F25DFF" w14:paraId="26949387" w14:textId="77777777" w:rsidTr="00A25A18">
        <w:trPr>
          <w:cantSplit/>
        </w:trPr>
        <w:tc>
          <w:tcPr>
            <w:tcW w:w="567" w:type="dxa"/>
            <w:shd w:val="clear" w:color="auto" w:fill="auto"/>
          </w:tcPr>
          <w:p w14:paraId="1577EB48" w14:textId="77777777" w:rsidR="00624170" w:rsidRPr="00F25DFF" w:rsidRDefault="00624170" w:rsidP="00DA7657">
            <w:pPr>
              <w:pStyle w:val="Table8ptHeading-ASDEFCON"/>
            </w:pPr>
            <w:r w:rsidRPr="00F25DFF">
              <w:t>Ref</w:t>
            </w:r>
          </w:p>
        </w:tc>
        <w:tc>
          <w:tcPr>
            <w:tcW w:w="7626" w:type="dxa"/>
            <w:shd w:val="clear" w:color="auto" w:fill="auto"/>
          </w:tcPr>
          <w:p w14:paraId="3489D3F1" w14:textId="77777777" w:rsidR="00624170" w:rsidRPr="00F25DFF" w:rsidRDefault="00624170" w:rsidP="00DA7657">
            <w:pPr>
              <w:pStyle w:val="Table8ptHeading-ASDEFCON"/>
            </w:pPr>
            <w:r w:rsidRPr="00F25DFF">
              <w:t>Description</w:t>
            </w:r>
          </w:p>
        </w:tc>
      </w:tr>
      <w:tr w:rsidR="00624170" w:rsidRPr="003B4D5A" w14:paraId="11050628" w14:textId="77777777" w:rsidTr="00A25A18">
        <w:trPr>
          <w:cantSplit/>
        </w:trPr>
        <w:tc>
          <w:tcPr>
            <w:tcW w:w="567" w:type="dxa"/>
            <w:shd w:val="clear" w:color="auto" w:fill="auto"/>
          </w:tcPr>
          <w:p w14:paraId="2CEC66C1" w14:textId="6B38356F" w:rsidR="00624170" w:rsidRPr="00F25DFF" w:rsidRDefault="00624170" w:rsidP="00DA7657">
            <w:pPr>
              <w:pStyle w:val="Table8ptText-ASDEFCON"/>
            </w:pPr>
            <w:r w:rsidRPr="00F25DFF">
              <w:t>P</w:t>
            </w:r>
            <w:r w:rsidR="00AE72D8">
              <w:rPr>
                <w:vertAlign w:val="subscript"/>
              </w:rPr>
              <w:t>1</w:t>
            </w:r>
          </w:p>
        </w:tc>
        <w:tc>
          <w:tcPr>
            <w:tcW w:w="7626" w:type="dxa"/>
            <w:shd w:val="clear" w:color="auto" w:fill="auto"/>
          </w:tcPr>
          <w:p w14:paraId="042EC33F" w14:textId="31E4D138" w:rsidR="00624170" w:rsidRPr="00F25DFF" w:rsidRDefault="008D55FE" w:rsidP="00E573FE">
            <w:pPr>
              <w:pStyle w:val="Table8ptText-ASDEFCON"/>
            </w:pPr>
            <w:proofErr w:type="gramStart"/>
            <w:r>
              <w:t>the</w:t>
            </w:r>
            <w:proofErr w:type="gramEnd"/>
            <w:r>
              <w:t xml:space="preserve"> new (</w:t>
            </w:r>
            <w:proofErr w:type="spellStart"/>
            <w:r>
              <w:t>ie</w:t>
            </w:r>
            <w:proofErr w:type="spellEnd"/>
            <w:r>
              <w:t xml:space="preserve">, </w:t>
            </w:r>
            <w:r w:rsidR="00624170">
              <w:t>adjusted</w:t>
            </w:r>
            <w:r>
              <w:t>)</w:t>
            </w:r>
            <w:r w:rsidR="00624170">
              <w:t xml:space="preserve"> price</w:t>
            </w:r>
            <w:r w:rsidR="008B794F">
              <w:t xml:space="preserve">, </w:t>
            </w:r>
            <w:r w:rsidR="00E573FE">
              <w:t>to apply on and from the Adjustment Date</w:t>
            </w:r>
            <w:r w:rsidR="00624170">
              <w:t>.</w:t>
            </w:r>
          </w:p>
        </w:tc>
      </w:tr>
      <w:tr w:rsidR="00624170" w:rsidRPr="003B4D5A" w14:paraId="743AE99D" w14:textId="77777777" w:rsidTr="00A25A18">
        <w:trPr>
          <w:cantSplit/>
        </w:trPr>
        <w:tc>
          <w:tcPr>
            <w:tcW w:w="567" w:type="dxa"/>
            <w:shd w:val="clear" w:color="auto" w:fill="auto"/>
          </w:tcPr>
          <w:p w14:paraId="08C9DDD6" w14:textId="6D4A7B5F" w:rsidR="00624170" w:rsidRPr="003B4D5A" w:rsidRDefault="00624170" w:rsidP="00DA7657">
            <w:pPr>
              <w:pStyle w:val="Table8ptText-ASDEFCON"/>
            </w:pPr>
            <w:r w:rsidRPr="003B4D5A">
              <w:t>P</w:t>
            </w:r>
            <w:r w:rsidR="00A72DB1" w:rsidRPr="00A72DB1">
              <w:rPr>
                <w:vertAlign w:val="subscript"/>
              </w:rPr>
              <w:t>0</w:t>
            </w:r>
          </w:p>
        </w:tc>
        <w:tc>
          <w:tcPr>
            <w:tcW w:w="7626" w:type="dxa"/>
            <w:shd w:val="clear" w:color="auto" w:fill="auto"/>
          </w:tcPr>
          <w:p w14:paraId="43502226" w14:textId="732E8CB9" w:rsidR="00624170" w:rsidRPr="003B4D5A" w:rsidRDefault="008B794F" w:rsidP="00684ED9">
            <w:pPr>
              <w:pStyle w:val="Table8ptText-ASDEFCON"/>
            </w:pPr>
            <w:proofErr w:type="gramStart"/>
            <w:r>
              <w:t>the</w:t>
            </w:r>
            <w:proofErr w:type="gramEnd"/>
            <w:r>
              <w:t xml:space="preserve"> price</w:t>
            </w:r>
            <w:r w:rsidR="00E573FE">
              <w:t xml:space="preserve"> </w:t>
            </w:r>
            <w:r w:rsidR="00684ED9">
              <w:t>applicable immediately prior to the relevant</w:t>
            </w:r>
            <w:r w:rsidR="00F32C46">
              <w:t xml:space="preserve"> </w:t>
            </w:r>
            <w:r w:rsidR="00684ED9">
              <w:t>A</w:t>
            </w:r>
            <w:r w:rsidR="00F32C46">
              <w:t>djustment</w:t>
            </w:r>
            <w:r w:rsidR="00684ED9">
              <w:t xml:space="preserve"> Date</w:t>
            </w:r>
            <w:r w:rsidR="00624170">
              <w:t>.</w:t>
            </w:r>
          </w:p>
        </w:tc>
      </w:tr>
      <w:tr w:rsidR="00624170" w:rsidRPr="00F25DFF" w14:paraId="095BF8B3" w14:textId="77777777" w:rsidTr="00A25A18">
        <w:trPr>
          <w:cantSplit/>
        </w:trPr>
        <w:tc>
          <w:tcPr>
            <w:tcW w:w="567" w:type="dxa"/>
            <w:shd w:val="clear" w:color="auto" w:fill="auto"/>
          </w:tcPr>
          <w:p w14:paraId="03822E02" w14:textId="5EA4AE06" w:rsidR="00624170" w:rsidRPr="003B4D5A" w:rsidRDefault="00624170" w:rsidP="00DA7657">
            <w:pPr>
              <w:pStyle w:val="Table8ptText-ASDEFCON"/>
            </w:pPr>
            <w:r w:rsidRPr="003B4D5A">
              <w:t>Y</w:t>
            </w:r>
          </w:p>
        </w:tc>
        <w:tc>
          <w:tcPr>
            <w:tcW w:w="7626" w:type="dxa"/>
            <w:shd w:val="clear" w:color="auto" w:fill="auto"/>
          </w:tcPr>
          <w:p w14:paraId="342BA4BF" w14:textId="7C59B2F4" w:rsidR="00624170" w:rsidRPr="00F25DFF" w:rsidRDefault="00821113" w:rsidP="00A81E94">
            <w:pPr>
              <w:pStyle w:val="Table8ptText-ASDEFCON"/>
            </w:pPr>
            <w:proofErr w:type="gramStart"/>
            <w:r>
              <w:t>the</w:t>
            </w:r>
            <w:proofErr w:type="gramEnd"/>
            <w:r>
              <w:t xml:space="preserve"> </w:t>
            </w:r>
            <w:r w:rsidR="00624170" w:rsidRPr="003B4D5A">
              <w:t xml:space="preserve">component </w:t>
            </w:r>
            <w:r w:rsidR="000D5869" w:rsidRPr="003B4D5A">
              <w:t xml:space="preserve">of </w:t>
            </w:r>
            <w:r w:rsidR="00E573FE">
              <w:t>a price</w:t>
            </w:r>
            <w:r w:rsidR="00DE697E" w:rsidRPr="003B4D5A">
              <w:t xml:space="preserve"> </w:t>
            </w:r>
            <w:r w:rsidR="00624170" w:rsidRPr="003B4D5A">
              <w:t>(expressed as a decimal)</w:t>
            </w:r>
            <w:r w:rsidR="00624170" w:rsidRPr="008243B5">
              <w:t xml:space="preserve"> </w:t>
            </w:r>
            <w:r w:rsidR="00337CD6">
              <w:t>specified in Annex F, which</w:t>
            </w:r>
            <w:r>
              <w:t xml:space="preserve"> is attributed to </w:t>
            </w:r>
            <w:r w:rsidR="00A81E94">
              <w:t>a</w:t>
            </w:r>
            <w:r w:rsidR="001A3BFD">
              <w:t xml:space="preserve"> </w:t>
            </w:r>
            <w:r w:rsidRPr="003B4D5A">
              <w:t xml:space="preserve">labour </w:t>
            </w:r>
            <w:r w:rsidR="00624170">
              <w:t>index</w:t>
            </w:r>
            <w:r w:rsidR="00337CD6">
              <w:t xml:space="preserve"> series</w:t>
            </w:r>
            <w:r w:rsidR="00624170">
              <w:t>.</w:t>
            </w:r>
          </w:p>
        </w:tc>
      </w:tr>
      <w:tr w:rsidR="00624170" w:rsidRPr="003B4D5A" w14:paraId="5B432F55" w14:textId="77777777" w:rsidTr="00A25A18">
        <w:trPr>
          <w:cantSplit/>
        </w:trPr>
        <w:tc>
          <w:tcPr>
            <w:tcW w:w="567" w:type="dxa"/>
            <w:shd w:val="clear" w:color="auto" w:fill="auto"/>
          </w:tcPr>
          <w:p w14:paraId="28609F2E" w14:textId="5DB6D1BF" w:rsidR="00624170" w:rsidRPr="00F25DFF" w:rsidRDefault="00624170" w:rsidP="00DA7657">
            <w:pPr>
              <w:pStyle w:val="Table8ptText-ASDEFCON"/>
            </w:pPr>
            <w:r w:rsidRPr="00F25DFF">
              <w:t>L</w:t>
            </w:r>
            <w:r w:rsidR="007F70CF">
              <w:rPr>
                <w:vertAlign w:val="subscript"/>
              </w:rPr>
              <w:t>1</w:t>
            </w:r>
          </w:p>
        </w:tc>
        <w:tc>
          <w:tcPr>
            <w:tcW w:w="7626" w:type="dxa"/>
            <w:shd w:val="clear" w:color="auto" w:fill="auto"/>
          </w:tcPr>
          <w:p w14:paraId="69E6EDF1" w14:textId="3F63A3E0" w:rsidR="00624170" w:rsidRPr="00F25DFF" w:rsidRDefault="00624170" w:rsidP="008E5547">
            <w:pPr>
              <w:pStyle w:val="Table8ptText-ASDEFCON"/>
            </w:pPr>
            <w:proofErr w:type="gramStart"/>
            <w:r>
              <w:t>the</w:t>
            </w:r>
            <w:proofErr w:type="gramEnd"/>
            <w:r>
              <w:t xml:space="preserve"> </w:t>
            </w:r>
            <w:r w:rsidRPr="00F25DFF">
              <w:t xml:space="preserve">labour index </w:t>
            </w:r>
            <w:r w:rsidR="0022134E">
              <w:t>value</w:t>
            </w:r>
            <w:r w:rsidR="0022134E" w:rsidRPr="00F25DFF">
              <w:t xml:space="preserve"> </w:t>
            </w:r>
            <w:r w:rsidR="00C14CFF">
              <w:t xml:space="preserve">(number) </w:t>
            </w:r>
            <w:r w:rsidR="0022134E">
              <w:t xml:space="preserve">for </w:t>
            </w:r>
            <w:r w:rsidR="00337CD6">
              <w:t xml:space="preserve">a </w:t>
            </w:r>
            <w:r w:rsidR="00F45CF8" w:rsidRPr="00F25DFF">
              <w:t>labour inde</w:t>
            </w:r>
            <w:r w:rsidR="00F45CF8">
              <w:t>x series (L) specified in Annex F,</w:t>
            </w:r>
            <w:r w:rsidR="00F45CF8" w:rsidRPr="00F25DFF">
              <w:t xml:space="preserve"> </w:t>
            </w:r>
            <w:r w:rsidR="008E5547">
              <w:t>as</w:t>
            </w:r>
            <w:r w:rsidR="00F45CF8">
              <w:t xml:space="preserve"> published </w:t>
            </w:r>
            <w:r w:rsidR="00C16546">
              <w:t>f</w:t>
            </w:r>
            <w:r w:rsidR="008E5547">
              <w:t>or the</w:t>
            </w:r>
            <w:r w:rsidR="00C16546">
              <w:t xml:space="preserve"> quarter preceding the quarter containing</w:t>
            </w:r>
            <w:r w:rsidR="00F45CF8">
              <w:t xml:space="preserve"> the </w:t>
            </w:r>
            <w:r w:rsidR="00C16546">
              <w:t xml:space="preserve">relevant </w:t>
            </w:r>
            <w:r w:rsidR="00F45CF8">
              <w:t>Adjustment Date</w:t>
            </w:r>
            <w:r>
              <w:t>.</w:t>
            </w:r>
          </w:p>
        </w:tc>
      </w:tr>
      <w:tr w:rsidR="00624170" w:rsidRPr="00F25DFF" w14:paraId="07D4114D" w14:textId="77777777" w:rsidTr="00A25A18">
        <w:trPr>
          <w:cantSplit/>
        </w:trPr>
        <w:tc>
          <w:tcPr>
            <w:tcW w:w="567" w:type="dxa"/>
            <w:shd w:val="clear" w:color="auto" w:fill="auto"/>
          </w:tcPr>
          <w:p w14:paraId="3B7BC897" w14:textId="60A7F6F6" w:rsidR="00624170" w:rsidRPr="00F25DFF" w:rsidRDefault="00624170" w:rsidP="00DA7657">
            <w:pPr>
              <w:pStyle w:val="Table8ptText-ASDEFCON"/>
            </w:pPr>
            <w:r w:rsidRPr="003B4D5A">
              <w:t>L</w:t>
            </w:r>
            <w:r w:rsidR="00A72DB1" w:rsidRPr="008C70A0">
              <w:rPr>
                <w:vertAlign w:val="subscript"/>
              </w:rPr>
              <w:t>0</w:t>
            </w:r>
          </w:p>
        </w:tc>
        <w:tc>
          <w:tcPr>
            <w:tcW w:w="7626" w:type="dxa"/>
            <w:shd w:val="clear" w:color="auto" w:fill="auto"/>
          </w:tcPr>
          <w:p w14:paraId="16CB143C" w14:textId="3F96B063" w:rsidR="00624170" w:rsidRPr="00F25DFF" w:rsidRDefault="00AA5D17" w:rsidP="008E5547">
            <w:pPr>
              <w:pStyle w:val="Table8ptText-ASDEFCON"/>
            </w:pPr>
            <w:r>
              <w:t xml:space="preserve">the </w:t>
            </w:r>
            <w:r w:rsidR="00624170" w:rsidRPr="008243B5">
              <w:t xml:space="preserve">labour </w:t>
            </w:r>
            <w:r w:rsidR="00624170" w:rsidRPr="00F25DFF">
              <w:t xml:space="preserve">index </w:t>
            </w:r>
            <w:r w:rsidR="000D5869">
              <w:t>value</w:t>
            </w:r>
            <w:r w:rsidR="000D5869" w:rsidRPr="00F25DFF">
              <w:t xml:space="preserve"> </w:t>
            </w:r>
            <w:r w:rsidR="00CE6570">
              <w:t xml:space="preserve">(number) </w:t>
            </w:r>
            <w:r w:rsidR="00337CD6">
              <w:t xml:space="preserve">for the </w:t>
            </w:r>
            <w:r w:rsidR="00F45CF8" w:rsidRPr="008243B5">
              <w:t xml:space="preserve">labour </w:t>
            </w:r>
            <w:r w:rsidR="00F45CF8" w:rsidRPr="00F25DFF">
              <w:t xml:space="preserve">index </w:t>
            </w:r>
            <w:r w:rsidR="00F45CF8">
              <w:t>series (L)</w:t>
            </w:r>
            <w:r w:rsidR="00C16546">
              <w:t xml:space="preserve"> specified in Annex F</w:t>
            </w:r>
            <w:r w:rsidR="008E5547">
              <w:t>, that was</w:t>
            </w:r>
            <w:r w:rsidR="00F45CF8">
              <w:t xml:space="preserve"> </w:t>
            </w:r>
            <w:r w:rsidR="006A3537">
              <w:t xml:space="preserve">used </w:t>
            </w:r>
            <w:r>
              <w:t xml:space="preserve">for the </w:t>
            </w:r>
            <w:r w:rsidR="00D2582E">
              <w:t xml:space="preserve">previous </w:t>
            </w:r>
            <w:r w:rsidR="008E5547">
              <w:t xml:space="preserve">price adjustment </w:t>
            </w:r>
            <w:r>
              <w:t>or</w:t>
            </w:r>
            <w:r w:rsidR="008E5547">
              <w:t>,</w:t>
            </w:r>
            <w:r>
              <w:t xml:space="preserve"> </w:t>
            </w:r>
            <w:r w:rsidR="008E5547" w:rsidRPr="00C12BE8">
              <w:t xml:space="preserve">in respect of the first price adjustment, the published index value for the quarter preceding the quarter containing </w:t>
            </w:r>
            <w:r w:rsidR="000D5869" w:rsidRPr="00394F9F">
              <w:t>the Base Date</w:t>
            </w:r>
            <w:r w:rsidR="00624170">
              <w:t>.</w:t>
            </w:r>
          </w:p>
        </w:tc>
      </w:tr>
      <w:tr w:rsidR="00624170" w:rsidRPr="00F25DFF" w14:paraId="571EE1E0" w14:textId="77777777" w:rsidTr="00A25A18">
        <w:trPr>
          <w:cantSplit/>
        </w:trPr>
        <w:tc>
          <w:tcPr>
            <w:tcW w:w="567" w:type="dxa"/>
            <w:shd w:val="clear" w:color="auto" w:fill="auto"/>
          </w:tcPr>
          <w:p w14:paraId="6DA85FBB" w14:textId="57DD1B53" w:rsidR="00624170" w:rsidRPr="00F25DFF" w:rsidRDefault="00624170" w:rsidP="00DA7657">
            <w:pPr>
              <w:pStyle w:val="Table8ptText-ASDEFCON"/>
            </w:pPr>
            <w:r w:rsidRPr="00F25DFF">
              <w:t>Z</w:t>
            </w:r>
          </w:p>
        </w:tc>
        <w:tc>
          <w:tcPr>
            <w:tcW w:w="7626" w:type="dxa"/>
            <w:shd w:val="clear" w:color="auto" w:fill="auto"/>
          </w:tcPr>
          <w:p w14:paraId="6F6D81F1" w14:textId="3ACFAF7B" w:rsidR="00624170" w:rsidRPr="00F25DFF" w:rsidRDefault="0022134E" w:rsidP="00A81E94">
            <w:pPr>
              <w:pStyle w:val="Table8ptText-ASDEFCON"/>
            </w:pPr>
            <w:proofErr w:type="gramStart"/>
            <w:r>
              <w:t>the</w:t>
            </w:r>
            <w:proofErr w:type="gramEnd"/>
            <w:r>
              <w:t xml:space="preserve"> </w:t>
            </w:r>
            <w:r w:rsidR="00624170" w:rsidRPr="00F25DFF">
              <w:t>component</w:t>
            </w:r>
            <w:r w:rsidR="00624170" w:rsidRPr="008243B5">
              <w:t xml:space="preserve"> </w:t>
            </w:r>
            <w:r w:rsidR="00624170">
              <w:t xml:space="preserve">of </w:t>
            </w:r>
            <w:r w:rsidR="00E573FE">
              <w:t>a price</w:t>
            </w:r>
            <w:r w:rsidR="00FC7276">
              <w:t xml:space="preserve"> </w:t>
            </w:r>
            <w:r w:rsidR="00624170" w:rsidRPr="008243B5">
              <w:t xml:space="preserve">(expressed as a decimal) </w:t>
            </w:r>
            <w:r w:rsidR="00337CD6">
              <w:t>specified in Annex F, which</w:t>
            </w:r>
            <w:r>
              <w:t xml:space="preserve"> is attributed to </w:t>
            </w:r>
            <w:r w:rsidR="00A81E94">
              <w:t>a</w:t>
            </w:r>
            <w:r w:rsidR="001A3BFD">
              <w:t xml:space="preserve"> </w:t>
            </w:r>
            <w:r w:rsidR="000D5869" w:rsidRPr="00F25DFF">
              <w:t xml:space="preserve">materials </w:t>
            </w:r>
            <w:r w:rsidR="00624170">
              <w:t>index</w:t>
            </w:r>
            <w:r w:rsidR="00337CD6">
              <w:t xml:space="preserve"> series</w:t>
            </w:r>
            <w:r w:rsidR="00624170">
              <w:t>.</w:t>
            </w:r>
          </w:p>
        </w:tc>
      </w:tr>
      <w:tr w:rsidR="00624170" w:rsidRPr="00F25DFF" w14:paraId="5762C7FB" w14:textId="77777777" w:rsidTr="00A25A18">
        <w:trPr>
          <w:cantSplit/>
        </w:trPr>
        <w:tc>
          <w:tcPr>
            <w:tcW w:w="567" w:type="dxa"/>
            <w:shd w:val="clear" w:color="auto" w:fill="auto"/>
          </w:tcPr>
          <w:p w14:paraId="56CC3ACC" w14:textId="4459415F" w:rsidR="00624170" w:rsidRPr="00F25DFF" w:rsidRDefault="00624170" w:rsidP="00DA7657">
            <w:pPr>
              <w:pStyle w:val="Table8ptText-ASDEFCON"/>
            </w:pPr>
            <w:r w:rsidRPr="008243B5">
              <w:t>M</w:t>
            </w:r>
            <w:r w:rsidR="007F70CF">
              <w:rPr>
                <w:vertAlign w:val="subscript"/>
              </w:rPr>
              <w:t>1</w:t>
            </w:r>
          </w:p>
        </w:tc>
        <w:tc>
          <w:tcPr>
            <w:tcW w:w="7626" w:type="dxa"/>
            <w:shd w:val="clear" w:color="auto" w:fill="auto"/>
          </w:tcPr>
          <w:p w14:paraId="72D7AF08" w14:textId="231A7ADC" w:rsidR="00624170" w:rsidRPr="00720D4B" w:rsidRDefault="00624170" w:rsidP="008E5547">
            <w:pPr>
              <w:pStyle w:val="Table8ptText-ASDEFCON"/>
            </w:pPr>
            <w:r>
              <w:t xml:space="preserve">the </w:t>
            </w:r>
            <w:r w:rsidRPr="008243B5">
              <w:t>materials index</w:t>
            </w:r>
            <w:r w:rsidR="0022134E">
              <w:t xml:space="preserve"> value (n</w:t>
            </w:r>
            <w:r w:rsidRPr="008243B5">
              <w:t>umber</w:t>
            </w:r>
            <w:r w:rsidR="0022134E">
              <w:t>)</w:t>
            </w:r>
            <w:r w:rsidR="00877A9C">
              <w:t xml:space="preserve"> for </w:t>
            </w:r>
            <w:r w:rsidR="00337CD6">
              <w:t xml:space="preserve">a </w:t>
            </w:r>
            <w:r w:rsidR="001A3BFD" w:rsidRPr="008243B5">
              <w:t>materials index</w:t>
            </w:r>
            <w:r w:rsidR="001A3BFD">
              <w:t xml:space="preserve"> series (M) specified in Annex F, </w:t>
            </w:r>
            <w:r w:rsidR="008E5547">
              <w:t>as</w:t>
            </w:r>
            <w:r w:rsidR="001A3BFD">
              <w:t xml:space="preserve"> published </w:t>
            </w:r>
            <w:r w:rsidR="00C16546">
              <w:t xml:space="preserve">for the quarter preceding the quarter containing </w:t>
            </w:r>
            <w:r w:rsidR="001A3BFD">
              <w:t xml:space="preserve">the </w:t>
            </w:r>
            <w:r w:rsidR="00C16546">
              <w:t xml:space="preserve">relevant </w:t>
            </w:r>
            <w:r w:rsidR="001A3BFD">
              <w:t>Adjustment Date</w:t>
            </w:r>
            <w:r w:rsidR="00877A9C">
              <w:t>.</w:t>
            </w:r>
          </w:p>
        </w:tc>
      </w:tr>
      <w:tr w:rsidR="00624170" w:rsidRPr="00F25DFF" w14:paraId="2168CF38" w14:textId="77777777" w:rsidTr="00A25A18">
        <w:trPr>
          <w:cantSplit/>
        </w:trPr>
        <w:tc>
          <w:tcPr>
            <w:tcW w:w="567" w:type="dxa"/>
            <w:shd w:val="clear" w:color="auto" w:fill="auto"/>
          </w:tcPr>
          <w:p w14:paraId="039ECE9D" w14:textId="2EE71194" w:rsidR="00624170" w:rsidRPr="00F25DFF" w:rsidRDefault="00624170" w:rsidP="00DA7657">
            <w:pPr>
              <w:pStyle w:val="Table8ptText-ASDEFCON"/>
            </w:pPr>
            <w:r w:rsidRPr="008243B5">
              <w:t>M</w:t>
            </w:r>
            <w:r w:rsidR="00A72DB1">
              <w:rPr>
                <w:vertAlign w:val="subscript"/>
              </w:rPr>
              <w:t>0</w:t>
            </w:r>
          </w:p>
        </w:tc>
        <w:tc>
          <w:tcPr>
            <w:tcW w:w="7626" w:type="dxa"/>
            <w:shd w:val="clear" w:color="auto" w:fill="auto"/>
          </w:tcPr>
          <w:p w14:paraId="7E691C1F" w14:textId="3FA231FB" w:rsidR="00624170" w:rsidRPr="00F25DFF" w:rsidRDefault="00F45CF8" w:rsidP="008E5547">
            <w:pPr>
              <w:pStyle w:val="Table8ptText-ASDEFCON"/>
            </w:pPr>
            <w:proofErr w:type="gramStart"/>
            <w:r>
              <w:t>the</w:t>
            </w:r>
            <w:proofErr w:type="gramEnd"/>
            <w:r>
              <w:t xml:space="preserve"> </w:t>
            </w:r>
            <w:r w:rsidR="00624170" w:rsidRPr="008243B5">
              <w:t xml:space="preserve">materials index </w:t>
            </w:r>
            <w:r w:rsidR="000D5869">
              <w:t xml:space="preserve">value </w:t>
            </w:r>
            <w:r w:rsidR="00CE6570">
              <w:t xml:space="preserve">(number) </w:t>
            </w:r>
            <w:r w:rsidR="00C14CFF">
              <w:t xml:space="preserve">for the </w:t>
            </w:r>
            <w:r w:rsidRPr="008243B5">
              <w:t>materials index</w:t>
            </w:r>
            <w:r>
              <w:t xml:space="preserve"> series (M)</w:t>
            </w:r>
            <w:r w:rsidR="008E5547">
              <w:t xml:space="preserve"> specified in Annex F</w:t>
            </w:r>
            <w:r>
              <w:t xml:space="preserve">, </w:t>
            </w:r>
            <w:r w:rsidR="008E5547">
              <w:t xml:space="preserve">that was </w:t>
            </w:r>
            <w:r>
              <w:t>used for the</w:t>
            </w:r>
            <w:r w:rsidRPr="008243B5">
              <w:t xml:space="preserve"> </w:t>
            </w:r>
            <w:r w:rsidR="00BD7A4F">
              <w:t xml:space="preserve">previous </w:t>
            </w:r>
            <w:r w:rsidR="008E5547">
              <w:t>price a</w:t>
            </w:r>
            <w:r w:rsidR="00BD7A4F">
              <w:t xml:space="preserve">djustment </w:t>
            </w:r>
            <w:r w:rsidR="00C14CFF">
              <w:t>or</w:t>
            </w:r>
            <w:r w:rsidR="008E5547">
              <w:t>,</w:t>
            </w:r>
            <w:r w:rsidR="00C14CFF">
              <w:t xml:space="preserve"> </w:t>
            </w:r>
            <w:r w:rsidR="008E5547" w:rsidRPr="00C12BE8">
              <w:t xml:space="preserve">in respect of the first price adjustment, the published index value for the quarter preceding the quarter containing </w:t>
            </w:r>
            <w:r w:rsidR="00C14CFF">
              <w:t>the Base Date</w:t>
            </w:r>
            <w:r w:rsidR="00624170">
              <w:t>.</w:t>
            </w:r>
          </w:p>
        </w:tc>
      </w:tr>
    </w:tbl>
    <w:p w14:paraId="69F04ADD" w14:textId="356FB599" w:rsidR="00624170" w:rsidRDefault="00624170" w:rsidP="00DA7657">
      <w:pPr>
        <w:pStyle w:val="ASDEFCONOptionSpace"/>
      </w:pPr>
    </w:p>
    <w:p w14:paraId="19967FBB" w14:textId="327182F2" w:rsidR="008C70A0" w:rsidRPr="009D2EF7" w:rsidRDefault="008C70A0" w:rsidP="00624170">
      <w:pPr>
        <w:pStyle w:val="COTCOCLV3-ASDEFCON"/>
        <w:numPr>
          <w:ilvl w:val="0"/>
          <w:numId w:val="0"/>
        </w:numPr>
        <w:ind w:left="851"/>
      </w:pPr>
      <w:proofErr w:type="gramStart"/>
      <w:r>
        <w:t>and</w:t>
      </w:r>
      <w:proofErr w:type="gramEnd"/>
      <w:r w:rsidR="00550D10">
        <w:t xml:space="preserve"> </w:t>
      </w:r>
      <w:r w:rsidR="00FF2121">
        <w:t xml:space="preserve">where, </w:t>
      </w:r>
      <w:r w:rsidR="00550D10">
        <w:t xml:space="preserve">for </w:t>
      </w:r>
      <w:r w:rsidR="00FF2121">
        <w:t>each</w:t>
      </w:r>
      <w:r w:rsidR="00550D10">
        <w:t xml:space="preserve"> price </w:t>
      </w:r>
      <w:r w:rsidR="00396CE8">
        <w:t>being adjusted</w:t>
      </w:r>
      <w:r w:rsidR="00FF2121">
        <w:t>, the sum of the components attributed to labour and materials equals one (</w:t>
      </w:r>
      <w:proofErr w:type="spellStart"/>
      <w:r w:rsidR="00FF2121">
        <w:t>ie</w:t>
      </w:r>
      <w:proofErr w:type="spellEnd"/>
      <w:r w:rsidR="00FF2121">
        <w:t>,</w:t>
      </w:r>
      <w:r>
        <w:t xml:space="preserve"> Y + Z = 1</w:t>
      </w:r>
      <w:r w:rsidR="00FF2121">
        <w:t>)</w:t>
      </w:r>
      <w:r>
        <w:t>.</w:t>
      </w:r>
    </w:p>
    <w:p w14:paraId="701C2380" w14:textId="77777777" w:rsidR="00684FFA" w:rsidRDefault="00684FFA" w:rsidP="00BE773E">
      <w:pPr>
        <w:pStyle w:val="ASDEFCONOption"/>
      </w:pPr>
    </w:p>
    <w:p w14:paraId="3E181789" w14:textId="0F4C0DBF" w:rsidR="00684FFA" w:rsidRDefault="00684FFA" w:rsidP="00BE773E">
      <w:pPr>
        <w:pStyle w:val="ASDEFCONOption"/>
      </w:pPr>
      <w:r>
        <w:t>Option B:</w:t>
      </w:r>
      <w:r w:rsidR="0069236D">
        <w:t xml:space="preserve">  For use when more than one</w:t>
      </w:r>
      <w:r>
        <w:t xml:space="preserve"> </w:t>
      </w:r>
      <w:r w:rsidR="00C775DB">
        <w:t>ind</w:t>
      </w:r>
      <w:r w:rsidR="00BC7324">
        <w:t>ex</w:t>
      </w:r>
      <w:r w:rsidR="00C775DB">
        <w:t xml:space="preserve"> for </w:t>
      </w:r>
      <w:r>
        <w:t>labour and</w:t>
      </w:r>
      <w:r w:rsidR="00BC7324">
        <w:t>/or one index for</w:t>
      </w:r>
      <w:r>
        <w:t xml:space="preserve"> materials, may be applied to </w:t>
      </w:r>
      <w:r w:rsidR="0069236D">
        <w:t xml:space="preserve">a </w:t>
      </w:r>
      <w:r w:rsidR="00C775DB">
        <w:t xml:space="preserve">price </w:t>
      </w:r>
      <w:r w:rsidR="0069236D">
        <w:t xml:space="preserve">or </w:t>
      </w:r>
      <w:r>
        <w:t>set of prices.</w:t>
      </w:r>
    </w:p>
    <w:p w14:paraId="5007ED8B" w14:textId="4B58CD34" w:rsidR="00A72DB1" w:rsidRPr="00F84CE6" w:rsidRDefault="004451F9" w:rsidP="00DA7657">
      <w:pPr>
        <w:pStyle w:val="ASDEFCONNormal"/>
        <w:rPr>
          <w:b/>
          <w:lang w:val="en-GB"/>
        </w:rPr>
      </w:pPr>
      <m:oMathPara>
        <m:oMath>
          <m:sSub>
            <m:sSubPr>
              <m:ctrlPr>
                <w:rPr>
                  <w:rFonts w:ascii="Cambria Math" w:eastAsiaTheme="minorEastAsia" w:hAnsi="Cambria Math"/>
                  <w:b/>
                </w:rPr>
              </m:ctrlPr>
            </m:sSubPr>
            <m:e>
              <m:r>
                <m:rPr>
                  <m:sty m:val="bi"/>
                </m:rPr>
                <w:rPr>
                  <w:rFonts w:ascii="Cambria Math" w:eastAsiaTheme="minorEastAsia" w:hAnsi="Cambria Math"/>
                </w:rPr>
                <m:t>P</m:t>
              </m:r>
            </m:e>
            <m:sub>
              <m:r>
                <m:rPr>
                  <m:sty m:val="bi"/>
                </m:rPr>
                <w:rPr>
                  <w:rFonts w:ascii="Cambria Math" w:eastAsiaTheme="minorEastAsia" w:hAnsi="Cambria Math"/>
                </w:rPr>
                <m:t>n</m:t>
              </m:r>
            </m:sub>
          </m:sSub>
          <m:r>
            <m:rPr>
              <m:sty m:val="b"/>
            </m:rPr>
            <w:rPr>
              <w:rFonts w:ascii="Cambria Math" w:eastAsiaTheme="minorEastAsia" w:hAnsi="Cambria Math"/>
            </w:rPr>
            <m:t>=</m:t>
          </m:r>
          <m:d>
            <m:dPr>
              <m:ctrlPr>
                <w:rPr>
                  <w:rFonts w:ascii="Cambria Math" w:eastAsiaTheme="minorEastAsia" w:hAnsi="Cambria Math"/>
                  <w:b/>
                </w:rPr>
              </m:ctrlPr>
            </m:dPr>
            <m:e>
              <m:nary>
                <m:naryPr>
                  <m:chr m:val="∑"/>
                  <m:limLoc m:val="undOvr"/>
                  <m:ctrlPr>
                    <w:rPr>
                      <w:rFonts w:ascii="Cambria Math" w:eastAsiaTheme="minorEastAsia" w:hAnsi="Cambria Math"/>
                      <w:b/>
                    </w:rPr>
                  </m:ctrlPr>
                </m:naryPr>
                <m:sub>
                  <m:r>
                    <m:rPr>
                      <m:sty m:val="bi"/>
                    </m:rPr>
                    <w:rPr>
                      <w:rFonts w:ascii="Cambria Math" w:eastAsiaTheme="minorEastAsia" w:hAnsi="Cambria Math"/>
                    </w:rPr>
                    <m:t>i</m:t>
                  </m:r>
                  <m:r>
                    <m:rPr>
                      <m:sty m:val="b"/>
                    </m:rPr>
                    <w:rPr>
                      <w:rFonts w:ascii="Cambria Math" w:eastAsiaTheme="minorEastAsia" w:hAnsi="Cambria Math"/>
                    </w:rPr>
                    <m:t>=1</m:t>
                  </m:r>
                </m:sub>
                <m:sup>
                  <m:r>
                    <m:rPr>
                      <m:sty m:val="bi"/>
                    </m:rPr>
                    <w:rPr>
                      <w:rFonts w:ascii="Cambria Math" w:eastAsiaTheme="minorEastAsia" w:hAnsi="Cambria Math"/>
                    </w:rPr>
                    <m:t>q</m:t>
                  </m:r>
                </m:sup>
                <m:e>
                  <m:d>
                    <m:dPr>
                      <m:ctrlPr>
                        <w:rPr>
                          <w:rFonts w:ascii="Cambria Math" w:eastAsiaTheme="minorEastAsia" w:hAnsi="Cambria Math"/>
                          <w:b/>
                        </w:rPr>
                      </m:ctrlPr>
                    </m:dPr>
                    <m:e>
                      <m:sSub>
                        <m:sSubPr>
                          <m:ctrlPr>
                            <w:rPr>
                              <w:rFonts w:ascii="Cambria Math" w:eastAsiaTheme="minorEastAsia" w:hAnsi="Cambria Math"/>
                              <w:b/>
                            </w:rPr>
                          </m:ctrlPr>
                        </m:sSubPr>
                        <m:e>
                          <m:r>
                            <m:rPr>
                              <m:sty m:val="bi"/>
                            </m:rPr>
                            <w:rPr>
                              <w:rFonts w:ascii="Cambria Math" w:eastAsiaTheme="minorEastAsia" w:hAnsi="Cambria Math"/>
                            </w:rPr>
                            <m:t>Y</m:t>
                          </m:r>
                        </m:e>
                        <m:sub>
                          <m:r>
                            <m:rPr>
                              <m:sty m:val="bi"/>
                            </m:rPr>
                            <w:rPr>
                              <w:rFonts w:ascii="Cambria Math" w:eastAsiaTheme="minorEastAsia" w:hAnsi="Cambria Math"/>
                            </w:rPr>
                            <m:t>i</m:t>
                          </m:r>
                        </m:sub>
                      </m:sSub>
                      <m:r>
                        <m:rPr>
                          <m:sty m:val="b"/>
                        </m:rPr>
                        <w:rPr>
                          <w:rFonts w:ascii="Cambria Math" w:eastAsiaTheme="minorEastAsia" w:hAnsi="Cambria Math"/>
                        </w:rPr>
                        <m:t>*</m:t>
                      </m:r>
                      <m:f>
                        <m:fPr>
                          <m:ctrlPr>
                            <w:rPr>
                              <w:rFonts w:ascii="Cambria Math" w:eastAsiaTheme="minorEastAsia" w:hAnsi="Cambria Math"/>
                              <w:b/>
                            </w:rPr>
                          </m:ctrlPr>
                        </m:fPr>
                        <m:num>
                          <m:sSub>
                            <m:sSubPr>
                              <m:ctrlPr>
                                <w:rPr>
                                  <w:rFonts w:ascii="Cambria Math" w:eastAsiaTheme="minorEastAsia" w:hAnsi="Cambria Math"/>
                                  <w:b/>
                                </w:rPr>
                              </m:ctrlPr>
                            </m:sSubPr>
                            <m:e>
                              <m:r>
                                <m:rPr>
                                  <m:sty m:val="bi"/>
                                </m:rPr>
                                <w:rPr>
                                  <w:rFonts w:ascii="Cambria Math" w:eastAsiaTheme="minorEastAsia" w:hAnsi="Cambria Math"/>
                                </w:rPr>
                                <m:t>L</m:t>
                              </m:r>
                            </m:e>
                            <m:sub>
                              <m:r>
                                <m:rPr>
                                  <m:sty m:val="bi"/>
                                </m:rPr>
                                <w:rPr>
                                  <w:rFonts w:ascii="Cambria Math" w:eastAsiaTheme="minorEastAsia" w:hAnsi="Cambria Math"/>
                                </w:rPr>
                                <m:t>n</m:t>
                              </m:r>
                            </m:sub>
                          </m:sSub>
                        </m:num>
                        <m:den>
                          <m:sSub>
                            <m:sSubPr>
                              <m:ctrlPr>
                                <w:rPr>
                                  <w:rFonts w:ascii="Cambria Math" w:eastAsiaTheme="minorEastAsia" w:hAnsi="Cambria Math"/>
                                  <w:b/>
                                </w:rPr>
                              </m:ctrlPr>
                            </m:sSubPr>
                            <m:e>
                              <m:r>
                                <m:rPr>
                                  <m:sty m:val="bi"/>
                                </m:rPr>
                                <w:rPr>
                                  <w:rFonts w:ascii="Cambria Math" w:eastAsiaTheme="minorEastAsia" w:hAnsi="Cambria Math"/>
                                </w:rPr>
                                <m:t>L</m:t>
                              </m:r>
                            </m:e>
                            <m:sub>
                              <m:r>
                                <m:rPr>
                                  <m:sty m:val="b"/>
                                </m:rPr>
                                <w:rPr>
                                  <w:rFonts w:ascii="Cambria Math" w:eastAsiaTheme="minorEastAsia" w:hAnsi="Cambria Math"/>
                                </w:rPr>
                                <m:t>0</m:t>
                              </m:r>
                            </m:sub>
                          </m:sSub>
                        </m:den>
                      </m:f>
                    </m:e>
                  </m:d>
                  <m:r>
                    <m:rPr>
                      <m:sty m:val="b"/>
                    </m:rPr>
                    <w:rPr>
                      <w:rFonts w:ascii="Cambria Math" w:eastAsiaTheme="minorEastAsia" w:hAnsi="Cambria Math"/>
                    </w:rPr>
                    <m:t>+</m:t>
                  </m:r>
                  <m:nary>
                    <m:naryPr>
                      <m:chr m:val="∑"/>
                      <m:limLoc m:val="undOvr"/>
                      <m:ctrlPr>
                        <w:rPr>
                          <w:rFonts w:ascii="Cambria Math" w:eastAsiaTheme="minorEastAsia" w:hAnsi="Cambria Math"/>
                          <w:b/>
                        </w:rPr>
                      </m:ctrlPr>
                    </m:naryPr>
                    <m:sub>
                      <m:r>
                        <m:rPr>
                          <m:sty m:val="bi"/>
                        </m:rPr>
                        <w:rPr>
                          <w:rFonts w:ascii="Cambria Math" w:eastAsiaTheme="minorEastAsia" w:hAnsi="Cambria Math"/>
                        </w:rPr>
                        <m:t>k</m:t>
                      </m:r>
                      <m:r>
                        <m:rPr>
                          <m:sty m:val="b"/>
                        </m:rPr>
                        <w:rPr>
                          <w:rFonts w:ascii="Cambria Math" w:eastAsiaTheme="minorEastAsia" w:hAnsi="Cambria Math"/>
                        </w:rPr>
                        <m:t>=1</m:t>
                      </m:r>
                    </m:sub>
                    <m:sup>
                      <m:r>
                        <m:rPr>
                          <m:sty m:val="bi"/>
                        </m:rPr>
                        <w:rPr>
                          <w:rFonts w:ascii="Cambria Math" w:eastAsiaTheme="minorEastAsia" w:hAnsi="Cambria Math"/>
                        </w:rPr>
                        <m:t>r</m:t>
                      </m:r>
                    </m:sup>
                    <m:e>
                      <m:d>
                        <m:dPr>
                          <m:ctrlPr>
                            <w:rPr>
                              <w:rFonts w:ascii="Cambria Math" w:eastAsiaTheme="minorEastAsia" w:hAnsi="Cambria Math"/>
                              <w:b/>
                            </w:rPr>
                          </m:ctrlPr>
                        </m:dPr>
                        <m:e>
                          <m:sSub>
                            <m:sSubPr>
                              <m:ctrlPr>
                                <w:rPr>
                                  <w:rFonts w:ascii="Cambria Math" w:eastAsiaTheme="minorEastAsia" w:hAnsi="Cambria Math"/>
                                  <w:b/>
                                </w:rPr>
                              </m:ctrlPr>
                            </m:sSubPr>
                            <m:e>
                              <m:r>
                                <m:rPr>
                                  <m:sty m:val="bi"/>
                                </m:rPr>
                                <w:rPr>
                                  <w:rFonts w:ascii="Cambria Math" w:eastAsiaTheme="minorEastAsia" w:hAnsi="Cambria Math"/>
                                </w:rPr>
                                <m:t>Z</m:t>
                              </m:r>
                            </m:e>
                            <m:sub>
                              <m:r>
                                <m:rPr>
                                  <m:sty m:val="bi"/>
                                </m:rPr>
                                <w:rPr>
                                  <w:rFonts w:ascii="Cambria Math" w:eastAsiaTheme="minorEastAsia" w:hAnsi="Cambria Math"/>
                                </w:rPr>
                                <m:t>k</m:t>
                              </m:r>
                            </m:sub>
                          </m:sSub>
                          <m:r>
                            <m:rPr>
                              <m:sty m:val="b"/>
                            </m:rPr>
                            <w:rPr>
                              <w:rFonts w:ascii="Cambria Math" w:eastAsiaTheme="minorEastAsia" w:hAnsi="Cambria Math"/>
                            </w:rPr>
                            <m:t>*</m:t>
                          </m:r>
                          <m:f>
                            <m:fPr>
                              <m:ctrlPr>
                                <w:rPr>
                                  <w:rFonts w:ascii="Cambria Math" w:eastAsiaTheme="minorEastAsia" w:hAnsi="Cambria Math"/>
                                  <w:b/>
                                </w:rPr>
                              </m:ctrlPr>
                            </m:fPr>
                            <m:num>
                              <m:sSub>
                                <m:sSubPr>
                                  <m:ctrlPr>
                                    <w:rPr>
                                      <w:rFonts w:ascii="Cambria Math" w:eastAsiaTheme="minorEastAsia" w:hAnsi="Cambria Math"/>
                                      <w:b/>
                                    </w:rPr>
                                  </m:ctrlPr>
                                </m:sSubPr>
                                <m:e>
                                  <m:r>
                                    <m:rPr>
                                      <m:sty m:val="bi"/>
                                    </m:rPr>
                                    <w:rPr>
                                      <w:rFonts w:ascii="Cambria Math" w:eastAsiaTheme="minorEastAsia" w:hAnsi="Cambria Math"/>
                                    </w:rPr>
                                    <m:t>M</m:t>
                                  </m:r>
                                </m:e>
                                <m:sub>
                                  <m:r>
                                    <m:rPr>
                                      <m:sty m:val="bi"/>
                                    </m:rPr>
                                    <w:rPr>
                                      <w:rFonts w:ascii="Cambria Math" w:eastAsiaTheme="minorEastAsia" w:hAnsi="Cambria Math"/>
                                    </w:rPr>
                                    <m:t>n</m:t>
                                  </m:r>
                                </m:sub>
                              </m:sSub>
                            </m:num>
                            <m:den>
                              <m:sSub>
                                <m:sSubPr>
                                  <m:ctrlPr>
                                    <w:rPr>
                                      <w:rFonts w:ascii="Cambria Math" w:eastAsiaTheme="minorEastAsia" w:hAnsi="Cambria Math"/>
                                      <w:b/>
                                    </w:rPr>
                                  </m:ctrlPr>
                                </m:sSubPr>
                                <m:e>
                                  <m:r>
                                    <m:rPr>
                                      <m:sty m:val="bi"/>
                                    </m:rPr>
                                    <w:rPr>
                                      <w:rFonts w:ascii="Cambria Math" w:eastAsiaTheme="minorEastAsia" w:hAnsi="Cambria Math"/>
                                    </w:rPr>
                                    <m:t>M</m:t>
                                  </m:r>
                                </m:e>
                                <m:sub>
                                  <m:r>
                                    <m:rPr>
                                      <m:sty m:val="b"/>
                                    </m:rPr>
                                    <w:rPr>
                                      <w:rFonts w:ascii="Cambria Math" w:eastAsiaTheme="minorEastAsia" w:hAnsi="Cambria Math"/>
                                    </w:rPr>
                                    <m:t>0</m:t>
                                  </m:r>
                                </m:sub>
                              </m:sSub>
                            </m:den>
                          </m:f>
                        </m:e>
                      </m:d>
                    </m:e>
                  </m:nary>
                </m:e>
              </m:nary>
            </m:e>
          </m:d>
          <m:r>
            <m:rPr>
              <m:sty m:val="b"/>
            </m:rPr>
            <w:rPr>
              <w:rFonts w:ascii="Cambria Math" w:eastAsiaTheme="minorEastAsia" w:hAnsi="Cambria Math"/>
            </w:rPr>
            <m:t>*</m:t>
          </m:r>
          <m:sSub>
            <m:sSubPr>
              <m:ctrlPr>
                <w:rPr>
                  <w:rFonts w:ascii="Cambria Math" w:eastAsiaTheme="minorEastAsia" w:hAnsi="Cambria Math"/>
                  <w:b/>
                </w:rPr>
              </m:ctrlPr>
            </m:sSubPr>
            <m:e>
              <m:r>
                <m:rPr>
                  <m:sty m:val="bi"/>
                </m:rPr>
                <w:rPr>
                  <w:rFonts w:ascii="Cambria Math" w:eastAsiaTheme="minorEastAsia" w:hAnsi="Cambria Math"/>
                </w:rPr>
                <m:t>P</m:t>
              </m:r>
            </m:e>
            <m:sub>
              <m:r>
                <m:rPr>
                  <m:sty m:val="b"/>
                </m:rPr>
                <w:rPr>
                  <w:rFonts w:ascii="Cambria Math" w:eastAsiaTheme="minorEastAsia" w:hAnsi="Cambria Math"/>
                </w:rPr>
                <m:t>0</m:t>
              </m:r>
            </m:sub>
          </m:sSub>
        </m:oMath>
      </m:oMathPara>
    </w:p>
    <w:p w14:paraId="6FA0435A" w14:textId="00CA9763" w:rsidR="0088533F" w:rsidRDefault="00E573FE" w:rsidP="00DA7657">
      <w:pPr>
        <w:pStyle w:val="COTCOCLV3NONUM-ASDEFCON"/>
      </w:pPr>
      <w:proofErr w:type="gramStart"/>
      <w:r>
        <w:t>where</w:t>
      </w:r>
      <w:proofErr w:type="gramEnd"/>
      <w:r>
        <w:t>, for each applicable</w:t>
      </w:r>
      <w:r w:rsidRPr="00E573FE">
        <w:t xml:space="preserve"> </w:t>
      </w:r>
      <w:r>
        <w:t>source currency</w:t>
      </w:r>
      <w:r w:rsidR="0088533F">
        <w:t>:</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626"/>
      </w:tblGrid>
      <w:tr w:rsidR="004E0AB8" w:rsidRPr="00F25DFF" w14:paraId="7FCE549D" w14:textId="77777777" w:rsidTr="00A25A18">
        <w:trPr>
          <w:cantSplit/>
        </w:trPr>
        <w:tc>
          <w:tcPr>
            <w:tcW w:w="567" w:type="dxa"/>
            <w:shd w:val="clear" w:color="auto" w:fill="auto"/>
          </w:tcPr>
          <w:p w14:paraId="7AE24CD9" w14:textId="77777777" w:rsidR="004E0AB8" w:rsidRPr="00F25DFF" w:rsidRDefault="004E0AB8" w:rsidP="00DA7657">
            <w:pPr>
              <w:pStyle w:val="Table8ptHeading-ASDEFCON"/>
            </w:pPr>
            <w:r w:rsidRPr="00F25DFF">
              <w:lastRenderedPageBreak/>
              <w:t>Ref</w:t>
            </w:r>
          </w:p>
        </w:tc>
        <w:tc>
          <w:tcPr>
            <w:tcW w:w="7626" w:type="dxa"/>
            <w:shd w:val="clear" w:color="auto" w:fill="auto"/>
          </w:tcPr>
          <w:p w14:paraId="56AB2C46" w14:textId="77777777" w:rsidR="004E0AB8" w:rsidRPr="00F25DFF" w:rsidRDefault="004E0AB8" w:rsidP="00DA7657">
            <w:pPr>
              <w:pStyle w:val="Table8ptHeading-ASDEFCON"/>
            </w:pPr>
            <w:r w:rsidRPr="00F25DFF">
              <w:t>Description</w:t>
            </w:r>
          </w:p>
        </w:tc>
      </w:tr>
      <w:tr w:rsidR="004E0AB8" w:rsidRPr="003B4D5A" w14:paraId="1F7F679A" w14:textId="77777777" w:rsidTr="00A25A18">
        <w:trPr>
          <w:cantSplit/>
        </w:trPr>
        <w:tc>
          <w:tcPr>
            <w:tcW w:w="567" w:type="dxa"/>
            <w:shd w:val="clear" w:color="auto" w:fill="auto"/>
          </w:tcPr>
          <w:p w14:paraId="29910D69" w14:textId="03BDA38C" w:rsidR="004E0AB8" w:rsidRPr="00F25DFF" w:rsidRDefault="004E0AB8" w:rsidP="00DA7657">
            <w:pPr>
              <w:pStyle w:val="Table8ptText-ASDEFCON"/>
            </w:pPr>
            <w:proofErr w:type="spellStart"/>
            <w:r w:rsidRPr="00F25DFF">
              <w:t>P</w:t>
            </w:r>
            <w:r w:rsidR="00550D10" w:rsidRPr="00550D10">
              <w:rPr>
                <w:vertAlign w:val="subscript"/>
              </w:rPr>
              <w:t>n</w:t>
            </w:r>
            <w:proofErr w:type="spellEnd"/>
          </w:p>
        </w:tc>
        <w:tc>
          <w:tcPr>
            <w:tcW w:w="7626" w:type="dxa"/>
            <w:shd w:val="clear" w:color="auto" w:fill="auto"/>
          </w:tcPr>
          <w:p w14:paraId="3CBC5115" w14:textId="4E658FAC" w:rsidR="004E0AB8" w:rsidRPr="00F25DFF" w:rsidRDefault="00550D10" w:rsidP="00DA7657">
            <w:pPr>
              <w:pStyle w:val="Table8ptText-ASDEFCON"/>
            </w:pPr>
            <w:proofErr w:type="gramStart"/>
            <w:r>
              <w:t>the</w:t>
            </w:r>
            <w:proofErr w:type="gramEnd"/>
            <w:r>
              <w:t xml:space="preserve"> new (</w:t>
            </w:r>
            <w:proofErr w:type="spellStart"/>
            <w:r>
              <w:t>ie</w:t>
            </w:r>
            <w:proofErr w:type="spellEnd"/>
            <w:r>
              <w:t xml:space="preserve">, </w:t>
            </w:r>
            <w:r w:rsidR="004E0AB8">
              <w:t>adjusted</w:t>
            </w:r>
            <w:r>
              <w:t>)</w:t>
            </w:r>
            <w:r w:rsidR="004E0AB8">
              <w:t xml:space="preserve"> price</w:t>
            </w:r>
            <w:r w:rsidR="00684FFA">
              <w:t>,</w:t>
            </w:r>
            <w:r w:rsidR="0069236D">
              <w:t xml:space="preserve"> </w:t>
            </w:r>
            <w:r w:rsidR="001A3BFD">
              <w:t>to apply on and from the Adjustment Date</w:t>
            </w:r>
            <w:r w:rsidR="004E0AB8">
              <w:t>.</w:t>
            </w:r>
          </w:p>
        </w:tc>
      </w:tr>
      <w:tr w:rsidR="004E0AB8" w:rsidRPr="003B4D5A" w14:paraId="30EFBCC4" w14:textId="77777777" w:rsidTr="00A25A18">
        <w:trPr>
          <w:cantSplit/>
        </w:trPr>
        <w:tc>
          <w:tcPr>
            <w:tcW w:w="567" w:type="dxa"/>
            <w:shd w:val="clear" w:color="auto" w:fill="auto"/>
          </w:tcPr>
          <w:p w14:paraId="75B631AB" w14:textId="187CC84F" w:rsidR="004E0AB8" w:rsidRPr="003B4D5A" w:rsidRDefault="004E0AB8" w:rsidP="00DA7657">
            <w:pPr>
              <w:pStyle w:val="Table8ptText-ASDEFCON"/>
            </w:pPr>
            <w:r w:rsidRPr="003B4D5A">
              <w:t>P</w:t>
            </w:r>
            <w:r w:rsidR="00684FFA" w:rsidRPr="00BE773E">
              <w:rPr>
                <w:vertAlign w:val="subscript"/>
              </w:rPr>
              <w:t>0</w:t>
            </w:r>
          </w:p>
        </w:tc>
        <w:tc>
          <w:tcPr>
            <w:tcW w:w="7626" w:type="dxa"/>
            <w:shd w:val="clear" w:color="auto" w:fill="auto"/>
          </w:tcPr>
          <w:p w14:paraId="699C6C32" w14:textId="08204F93" w:rsidR="004E0AB8" w:rsidRPr="003B4D5A" w:rsidRDefault="004E0AB8" w:rsidP="00396CE8">
            <w:pPr>
              <w:pStyle w:val="Table8ptText-ASDEFCON"/>
            </w:pPr>
            <w:proofErr w:type="gramStart"/>
            <w:r>
              <w:t>the</w:t>
            </w:r>
            <w:proofErr w:type="gramEnd"/>
            <w:r>
              <w:t xml:space="preserve"> price</w:t>
            </w:r>
            <w:r w:rsidR="00F32C46">
              <w:t xml:space="preserve"> </w:t>
            </w:r>
            <w:r w:rsidR="00396CE8">
              <w:t>applicable immediately prior to the relevant Adjustment Date</w:t>
            </w:r>
            <w:r>
              <w:t>.</w:t>
            </w:r>
          </w:p>
        </w:tc>
      </w:tr>
      <w:tr w:rsidR="004E0AB8" w:rsidRPr="00F25DFF" w14:paraId="5B62FC12" w14:textId="77777777" w:rsidTr="00A25A18">
        <w:trPr>
          <w:cantSplit/>
        </w:trPr>
        <w:tc>
          <w:tcPr>
            <w:tcW w:w="567" w:type="dxa"/>
            <w:shd w:val="clear" w:color="auto" w:fill="auto"/>
          </w:tcPr>
          <w:p w14:paraId="26E5131F" w14:textId="77777777" w:rsidR="004E0AB8" w:rsidRPr="003B4D5A" w:rsidRDefault="004E0AB8" w:rsidP="00DA7657">
            <w:pPr>
              <w:pStyle w:val="Table8ptText-ASDEFCON"/>
            </w:pPr>
            <w:r w:rsidRPr="003B4D5A">
              <w:t>Y</w:t>
            </w:r>
            <w:r w:rsidRPr="00402291">
              <w:rPr>
                <w:vertAlign w:val="subscript"/>
              </w:rPr>
              <w:t>i</w:t>
            </w:r>
          </w:p>
        </w:tc>
        <w:tc>
          <w:tcPr>
            <w:tcW w:w="7626" w:type="dxa"/>
            <w:shd w:val="clear" w:color="auto" w:fill="auto"/>
          </w:tcPr>
          <w:p w14:paraId="3D1B4CED" w14:textId="557D2926" w:rsidR="004E0AB8" w:rsidRPr="00F25DFF" w:rsidRDefault="00AB48C2" w:rsidP="0053056A">
            <w:pPr>
              <w:pStyle w:val="Table8ptText-ASDEFCON"/>
            </w:pPr>
            <w:proofErr w:type="gramStart"/>
            <w:r>
              <w:t>the</w:t>
            </w:r>
            <w:proofErr w:type="gramEnd"/>
            <w:r w:rsidR="00CD4FFA">
              <w:t xml:space="preserve"> </w:t>
            </w:r>
            <w:r w:rsidR="004E0AB8" w:rsidRPr="003B4D5A">
              <w:t xml:space="preserve">component </w:t>
            </w:r>
            <w:r w:rsidR="001A3BFD">
              <w:t xml:space="preserve">of a price </w:t>
            </w:r>
            <w:r w:rsidR="004E0AB8" w:rsidRPr="003B4D5A">
              <w:t>(expressed as a decimal)</w:t>
            </w:r>
            <w:r w:rsidR="00875C9F">
              <w:t xml:space="preserve"> specified in Annex F,</w:t>
            </w:r>
            <w:r w:rsidR="004E0AB8" w:rsidRPr="008243B5">
              <w:t xml:space="preserve"> </w:t>
            </w:r>
            <w:r w:rsidR="00875C9F">
              <w:t>which</w:t>
            </w:r>
            <w:r w:rsidR="0069236D">
              <w:t xml:space="preserve"> is attributed to</w:t>
            </w:r>
            <w:r w:rsidR="00CD4FFA">
              <w:t xml:space="preserve"> a </w:t>
            </w:r>
            <w:r w:rsidR="0069236D">
              <w:t>labour</w:t>
            </w:r>
            <w:r w:rsidR="00654DAB">
              <w:t xml:space="preserve"> index </w:t>
            </w:r>
            <w:r w:rsidR="00875C9F">
              <w:t>series</w:t>
            </w:r>
            <w:r w:rsidR="0094791C">
              <w:t>.</w:t>
            </w:r>
            <w:r w:rsidR="00654DAB">
              <w:t xml:space="preserve"> </w:t>
            </w:r>
            <w:r w:rsidR="0094791C">
              <w:t xml:space="preserve"> A</w:t>
            </w:r>
            <w:r w:rsidR="00654DAB">
              <w:t xml:space="preserve"> labour index </w:t>
            </w:r>
            <w:r w:rsidR="00875C9F">
              <w:t xml:space="preserve">series </w:t>
            </w:r>
            <w:r w:rsidR="007548E4">
              <w:t>tracks price variations for</w:t>
            </w:r>
            <w:r w:rsidR="00654DAB">
              <w:t xml:space="preserve"> a labour</w:t>
            </w:r>
            <w:r w:rsidR="0069236D">
              <w:t xml:space="preserve"> </w:t>
            </w:r>
            <w:r w:rsidR="00CD4FFA">
              <w:t xml:space="preserve">category </w:t>
            </w:r>
            <w:r w:rsidR="00F1006D">
              <w:t>with</w:t>
            </w:r>
            <w:r w:rsidR="00654DAB">
              <w:t xml:space="preserve">in </w:t>
            </w:r>
            <w:r w:rsidR="0053056A">
              <w:t>a</w:t>
            </w:r>
            <w:r w:rsidR="00654DAB">
              <w:t xml:space="preserve"> </w:t>
            </w:r>
            <w:r w:rsidR="00CD4FFA">
              <w:t>source currency</w:t>
            </w:r>
            <w:r w:rsidR="00AF6A88">
              <w:t>.</w:t>
            </w:r>
          </w:p>
        </w:tc>
      </w:tr>
      <w:tr w:rsidR="004E0AB8" w:rsidRPr="003B4D5A" w14:paraId="3084F5B2" w14:textId="77777777" w:rsidTr="00A25A18">
        <w:trPr>
          <w:cantSplit/>
        </w:trPr>
        <w:tc>
          <w:tcPr>
            <w:tcW w:w="567" w:type="dxa"/>
            <w:shd w:val="clear" w:color="auto" w:fill="auto"/>
          </w:tcPr>
          <w:p w14:paraId="7F6D2A22" w14:textId="05555760" w:rsidR="004E0AB8" w:rsidRPr="00F25DFF" w:rsidRDefault="004E0AB8" w:rsidP="00DA7657">
            <w:pPr>
              <w:pStyle w:val="Table8ptText-ASDEFCON"/>
            </w:pPr>
            <w:r w:rsidRPr="00F25DFF">
              <w:t>L</w:t>
            </w:r>
            <w:r w:rsidR="00EE7191">
              <w:rPr>
                <w:vertAlign w:val="subscript"/>
              </w:rPr>
              <w:t>n</w:t>
            </w:r>
          </w:p>
        </w:tc>
        <w:tc>
          <w:tcPr>
            <w:tcW w:w="7626" w:type="dxa"/>
            <w:shd w:val="clear" w:color="auto" w:fill="auto"/>
          </w:tcPr>
          <w:p w14:paraId="302903D6" w14:textId="7753E18E" w:rsidR="00D05C1F" w:rsidRPr="00F25DFF" w:rsidRDefault="00E32785" w:rsidP="005A5908">
            <w:pPr>
              <w:pStyle w:val="Table8ptText-ASDEFCON"/>
            </w:pPr>
            <w:proofErr w:type="gramStart"/>
            <w:r>
              <w:t>the</w:t>
            </w:r>
            <w:proofErr w:type="gramEnd"/>
            <w:r w:rsidR="004E0AB8">
              <w:t xml:space="preserve"> </w:t>
            </w:r>
            <w:r w:rsidR="004E0AB8" w:rsidRPr="00F25DFF">
              <w:t xml:space="preserve">labour index </w:t>
            </w:r>
            <w:r w:rsidR="0069236D">
              <w:t xml:space="preserve">value </w:t>
            </w:r>
            <w:r w:rsidR="00D5740A">
              <w:t>(number</w:t>
            </w:r>
            <w:r w:rsidR="0069236D">
              <w:t>)</w:t>
            </w:r>
            <w:r w:rsidR="004E0AB8">
              <w:t xml:space="preserve"> </w:t>
            </w:r>
            <w:r w:rsidR="0069236D">
              <w:t xml:space="preserve">for </w:t>
            </w:r>
            <w:r w:rsidR="00CD4FFA">
              <w:t>a labour</w:t>
            </w:r>
            <w:r w:rsidR="00604505">
              <w:t xml:space="preserve"> index series </w:t>
            </w:r>
            <w:r w:rsidR="009D368C">
              <w:t>(L</w:t>
            </w:r>
            <w:r w:rsidR="009D368C" w:rsidRPr="00E538C0">
              <w:rPr>
                <w:vertAlign w:val="subscript"/>
              </w:rPr>
              <w:t>i</w:t>
            </w:r>
            <w:r w:rsidR="009D368C">
              <w:t xml:space="preserve">) </w:t>
            </w:r>
            <w:r w:rsidR="00604505">
              <w:t xml:space="preserve">specified in Annex F, </w:t>
            </w:r>
            <w:r>
              <w:t>a</w:t>
            </w:r>
            <w:r w:rsidR="00604505">
              <w:t>s</w:t>
            </w:r>
            <w:r w:rsidR="00D05C1F">
              <w:t xml:space="preserve"> published </w:t>
            </w:r>
            <w:r>
              <w:t>for the quarter preceding the quarter containing the relevant Adjustment Date</w:t>
            </w:r>
            <w:r w:rsidR="00A94FD3">
              <w:t>.</w:t>
            </w:r>
          </w:p>
        </w:tc>
      </w:tr>
      <w:tr w:rsidR="004E0AB8" w:rsidRPr="00F25DFF" w14:paraId="1853CDB6" w14:textId="77777777" w:rsidTr="00A25A18">
        <w:trPr>
          <w:cantSplit/>
        </w:trPr>
        <w:tc>
          <w:tcPr>
            <w:tcW w:w="567" w:type="dxa"/>
            <w:shd w:val="clear" w:color="auto" w:fill="auto"/>
          </w:tcPr>
          <w:p w14:paraId="77D2760B" w14:textId="6B34CB4F" w:rsidR="004E0AB8" w:rsidRPr="00F25DFF" w:rsidRDefault="004E0AB8" w:rsidP="00DA7657">
            <w:pPr>
              <w:pStyle w:val="Table8ptText-ASDEFCON"/>
            </w:pPr>
            <w:r w:rsidRPr="003B4D5A">
              <w:t>L</w:t>
            </w:r>
            <w:r w:rsidR="00D5740A" w:rsidRPr="00D5740A">
              <w:rPr>
                <w:vertAlign w:val="subscript"/>
              </w:rPr>
              <w:t>0</w:t>
            </w:r>
          </w:p>
        </w:tc>
        <w:tc>
          <w:tcPr>
            <w:tcW w:w="7626" w:type="dxa"/>
            <w:shd w:val="clear" w:color="auto" w:fill="auto"/>
          </w:tcPr>
          <w:p w14:paraId="60076FAB" w14:textId="2614D177" w:rsidR="004E0AB8" w:rsidRPr="00F25DFF" w:rsidRDefault="00E32785" w:rsidP="00D3666C">
            <w:pPr>
              <w:pStyle w:val="Table8ptText-ASDEFCON"/>
            </w:pPr>
            <w:r>
              <w:t>the</w:t>
            </w:r>
            <w:r w:rsidR="00777615">
              <w:t xml:space="preserve"> </w:t>
            </w:r>
            <w:r w:rsidR="004E0AB8" w:rsidRPr="008243B5">
              <w:t xml:space="preserve">labour </w:t>
            </w:r>
            <w:r w:rsidR="004E0AB8" w:rsidRPr="00F25DFF">
              <w:t xml:space="preserve">index </w:t>
            </w:r>
            <w:r w:rsidR="00CD4FFA">
              <w:t xml:space="preserve">value </w:t>
            </w:r>
            <w:r w:rsidR="00CE6570">
              <w:t xml:space="preserve">(number) </w:t>
            </w:r>
            <w:r w:rsidR="00A94FD3">
              <w:t xml:space="preserve">for </w:t>
            </w:r>
            <w:r w:rsidR="00D3666C">
              <w:t>a</w:t>
            </w:r>
            <w:r w:rsidR="00A94FD3">
              <w:t xml:space="preserve"> labour index</w:t>
            </w:r>
            <w:r w:rsidR="00B8369A">
              <w:t xml:space="preserve"> series</w:t>
            </w:r>
            <w:r w:rsidR="00A94FD3">
              <w:t xml:space="preserve"> (L</w:t>
            </w:r>
            <w:r w:rsidR="00A94FD3" w:rsidRPr="00E538C0">
              <w:rPr>
                <w:vertAlign w:val="subscript"/>
              </w:rPr>
              <w:t>i</w:t>
            </w:r>
            <w:r w:rsidR="00A94FD3">
              <w:t>)</w:t>
            </w:r>
            <w:r>
              <w:t xml:space="preserve"> specified in Annex F</w:t>
            </w:r>
            <w:r w:rsidR="009D368C">
              <w:t xml:space="preserve">, </w:t>
            </w:r>
            <w:r>
              <w:t xml:space="preserve">that was </w:t>
            </w:r>
            <w:r w:rsidR="009D368C">
              <w:t>used</w:t>
            </w:r>
            <w:r w:rsidR="00D5740A">
              <w:t xml:space="preserve"> </w:t>
            </w:r>
            <w:r w:rsidR="00D2582E">
              <w:t>f</w:t>
            </w:r>
            <w:r w:rsidR="00D5740A">
              <w:t xml:space="preserve">or the </w:t>
            </w:r>
            <w:r w:rsidR="00D2582E">
              <w:t xml:space="preserve">previous </w:t>
            </w:r>
            <w:r>
              <w:t>price a</w:t>
            </w:r>
            <w:r w:rsidR="00D2582E">
              <w:t xml:space="preserve">djustment </w:t>
            </w:r>
            <w:r w:rsidR="00D5740A">
              <w:t>or</w:t>
            </w:r>
            <w:r>
              <w:t xml:space="preserve">, in respect of the first adjustment, </w:t>
            </w:r>
            <w:r w:rsidRPr="00C12BE8">
              <w:t>the published index value for the quarter preceding the quarter containing</w:t>
            </w:r>
            <w:r w:rsidR="00D5740A">
              <w:t xml:space="preserve"> </w:t>
            </w:r>
            <w:r w:rsidR="00D5740A" w:rsidRPr="00394F9F">
              <w:t>the Base Date</w:t>
            </w:r>
            <w:r w:rsidR="00D5740A">
              <w:t>.</w:t>
            </w:r>
          </w:p>
        </w:tc>
      </w:tr>
      <w:tr w:rsidR="004E0AB8" w:rsidRPr="00F25DFF" w14:paraId="5FAD8E6E" w14:textId="77777777" w:rsidTr="00A25A18">
        <w:trPr>
          <w:cantSplit/>
        </w:trPr>
        <w:tc>
          <w:tcPr>
            <w:tcW w:w="567" w:type="dxa"/>
            <w:shd w:val="clear" w:color="auto" w:fill="auto"/>
          </w:tcPr>
          <w:p w14:paraId="620789BE" w14:textId="77777777" w:rsidR="004E0AB8" w:rsidRPr="00F25DFF" w:rsidRDefault="004E0AB8" w:rsidP="00DA7657">
            <w:pPr>
              <w:pStyle w:val="Table8ptText-ASDEFCON"/>
            </w:pPr>
            <w:proofErr w:type="spellStart"/>
            <w:r w:rsidRPr="00F25DFF">
              <w:t>Z</w:t>
            </w:r>
            <w:r w:rsidRPr="00402291">
              <w:rPr>
                <w:vertAlign w:val="subscript"/>
              </w:rPr>
              <w:t>k</w:t>
            </w:r>
            <w:proofErr w:type="spellEnd"/>
          </w:p>
        </w:tc>
        <w:tc>
          <w:tcPr>
            <w:tcW w:w="7626" w:type="dxa"/>
            <w:shd w:val="clear" w:color="auto" w:fill="auto"/>
          </w:tcPr>
          <w:p w14:paraId="563C3AEE" w14:textId="71524841" w:rsidR="004E0AB8" w:rsidRPr="00F25DFF" w:rsidRDefault="00AB48C2" w:rsidP="0053056A">
            <w:pPr>
              <w:pStyle w:val="Table8ptText-ASDEFCON"/>
            </w:pPr>
            <w:proofErr w:type="gramStart"/>
            <w:r>
              <w:t>the</w:t>
            </w:r>
            <w:proofErr w:type="gramEnd"/>
            <w:r w:rsidR="00990BDA">
              <w:t xml:space="preserve"> </w:t>
            </w:r>
            <w:r w:rsidR="004E0AB8" w:rsidRPr="00F25DFF">
              <w:t>component</w:t>
            </w:r>
            <w:r w:rsidR="004E0AB8" w:rsidRPr="008243B5">
              <w:t xml:space="preserve"> </w:t>
            </w:r>
            <w:r w:rsidR="001A3BFD">
              <w:t xml:space="preserve">of a price </w:t>
            </w:r>
            <w:r w:rsidR="004E0AB8" w:rsidRPr="008243B5">
              <w:t>(expressed as a decimal)</w:t>
            </w:r>
            <w:r w:rsidR="00875C9F">
              <w:t xml:space="preserve"> specified in Annex F</w:t>
            </w:r>
            <w:r w:rsidR="00604505">
              <w:t>,</w:t>
            </w:r>
            <w:r w:rsidR="004E0AB8" w:rsidRPr="008243B5">
              <w:t xml:space="preserve"> </w:t>
            </w:r>
            <w:r w:rsidR="00604505">
              <w:t>which</w:t>
            </w:r>
            <w:r w:rsidR="00990BDA">
              <w:t xml:space="preserve"> is attributed </w:t>
            </w:r>
            <w:r w:rsidR="00D5740A">
              <w:t xml:space="preserve">to </w:t>
            </w:r>
            <w:r w:rsidR="00990BDA">
              <w:t xml:space="preserve">a </w:t>
            </w:r>
            <w:r w:rsidR="00637E84">
              <w:t xml:space="preserve">materials index </w:t>
            </w:r>
            <w:r w:rsidR="00604505">
              <w:t>series</w:t>
            </w:r>
            <w:r w:rsidR="0094791C">
              <w:t>.</w:t>
            </w:r>
            <w:r w:rsidR="00637E84">
              <w:t xml:space="preserve"> </w:t>
            </w:r>
            <w:r w:rsidR="0094791C">
              <w:t xml:space="preserve">A </w:t>
            </w:r>
            <w:r w:rsidR="00637E84">
              <w:t>material</w:t>
            </w:r>
            <w:r w:rsidR="007548E4">
              <w:t>s</w:t>
            </w:r>
            <w:r w:rsidR="00637E84">
              <w:t xml:space="preserve"> index </w:t>
            </w:r>
            <w:r w:rsidR="005C287F">
              <w:t xml:space="preserve">series </w:t>
            </w:r>
            <w:r w:rsidR="007548E4">
              <w:t xml:space="preserve">tracks price variations for </w:t>
            </w:r>
            <w:r w:rsidR="00637E84">
              <w:t>a</w:t>
            </w:r>
            <w:r w:rsidR="00DA4B75">
              <w:t xml:space="preserve"> </w:t>
            </w:r>
            <w:r w:rsidR="00990BDA">
              <w:t xml:space="preserve">category of materials </w:t>
            </w:r>
            <w:r w:rsidR="00F1006D">
              <w:t>with</w:t>
            </w:r>
            <w:r w:rsidR="00637E84">
              <w:t xml:space="preserve">in </w:t>
            </w:r>
            <w:r w:rsidR="0053056A">
              <w:t>a</w:t>
            </w:r>
            <w:r w:rsidR="00637E84">
              <w:t xml:space="preserve"> </w:t>
            </w:r>
            <w:r w:rsidR="00990BDA">
              <w:t>source currency</w:t>
            </w:r>
            <w:r w:rsidR="00637E84">
              <w:t>.</w:t>
            </w:r>
          </w:p>
        </w:tc>
      </w:tr>
      <w:tr w:rsidR="004E0AB8" w:rsidRPr="00F25DFF" w14:paraId="532E2BBA" w14:textId="77777777" w:rsidTr="00A25A18">
        <w:trPr>
          <w:cantSplit/>
        </w:trPr>
        <w:tc>
          <w:tcPr>
            <w:tcW w:w="567" w:type="dxa"/>
            <w:shd w:val="clear" w:color="auto" w:fill="auto"/>
          </w:tcPr>
          <w:p w14:paraId="203E073A" w14:textId="3E8F5FBD" w:rsidR="004E0AB8" w:rsidRPr="00F25DFF" w:rsidRDefault="004E0AB8" w:rsidP="00DA7657">
            <w:pPr>
              <w:pStyle w:val="Table8ptText-ASDEFCON"/>
            </w:pPr>
            <w:proofErr w:type="spellStart"/>
            <w:r w:rsidRPr="008243B5">
              <w:t>M</w:t>
            </w:r>
            <w:r w:rsidR="00EE7191">
              <w:rPr>
                <w:vertAlign w:val="subscript"/>
              </w:rPr>
              <w:t>n</w:t>
            </w:r>
            <w:proofErr w:type="spellEnd"/>
          </w:p>
        </w:tc>
        <w:tc>
          <w:tcPr>
            <w:tcW w:w="7626" w:type="dxa"/>
            <w:shd w:val="clear" w:color="auto" w:fill="auto"/>
          </w:tcPr>
          <w:p w14:paraId="0469354B" w14:textId="28937A9D" w:rsidR="004E0AB8" w:rsidRPr="00720D4B" w:rsidRDefault="005A5908" w:rsidP="005A5908">
            <w:pPr>
              <w:pStyle w:val="Table8ptText-ASDEFCON"/>
            </w:pPr>
            <w:proofErr w:type="gramStart"/>
            <w:r>
              <w:t>the</w:t>
            </w:r>
            <w:proofErr w:type="gramEnd"/>
            <w:r w:rsidR="004E0AB8">
              <w:t xml:space="preserve"> </w:t>
            </w:r>
            <w:r w:rsidR="004E0AB8" w:rsidRPr="008243B5">
              <w:t xml:space="preserve">materials index </w:t>
            </w:r>
            <w:r w:rsidR="00990BDA">
              <w:t>value (</w:t>
            </w:r>
            <w:r w:rsidR="004E0AB8" w:rsidRPr="008243B5">
              <w:t>number</w:t>
            </w:r>
            <w:r w:rsidR="004E0AB8">
              <w:t>)</w:t>
            </w:r>
            <w:r w:rsidR="00777615">
              <w:t xml:space="preserve"> for </w:t>
            </w:r>
            <w:r w:rsidR="00A94FD3">
              <w:t>a materials index</w:t>
            </w:r>
            <w:r w:rsidR="0032079E">
              <w:t xml:space="preserve"> </w:t>
            </w:r>
            <w:r w:rsidR="009D368C">
              <w:t xml:space="preserve">series </w:t>
            </w:r>
            <w:r w:rsidR="00A94FD3">
              <w:t>(M</w:t>
            </w:r>
            <w:r w:rsidR="00A94FD3" w:rsidRPr="00A25A18">
              <w:rPr>
                <w:vertAlign w:val="subscript"/>
              </w:rPr>
              <w:t>k</w:t>
            </w:r>
            <w:r w:rsidR="00A94FD3">
              <w:t xml:space="preserve">) </w:t>
            </w:r>
            <w:r w:rsidR="009D368C">
              <w:t xml:space="preserve">specified in Annex F, </w:t>
            </w:r>
            <w:r w:rsidR="005C637A">
              <w:t>as</w:t>
            </w:r>
            <w:r w:rsidR="00B8369A">
              <w:t xml:space="preserve"> published </w:t>
            </w:r>
            <w:r w:rsidR="005C637A">
              <w:t>for the quarter preceding the quarter containing the relevant Adjustment Date</w:t>
            </w:r>
            <w:r w:rsidR="00777615">
              <w:t>.</w:t>
            </w:r>
          </w:p>
        </w:tc>
      </w:tr>
      <w:tr w:rsidR="004E0AB8" w:rsidRPr="00F25DFF" w14:paraId="2C8EABFE" w14:textId="77777777" w:rsidTr="00A25A18">
        <w:trPr>
          <w:cantSplit/>
        </w:trPr>
        <w:tc>
          <w:tcPr>
            <w:tcW w:w="567" w:type="dxa"/>
            <w:shd w:val="clear" w:color="auto" w:fill="auto"/>
          </w:tcPr>
          <w:p w14:paraId="2D50623A" w14:textId="3282D0A7" w:rsidR="004E0AB8" w:rsidRPr="00F25DFF" w:rsidRDefault="004E0AB8" w:rsidP="00DA7657">
            <w:pPr>
              <w:pStyle w:val="Table8ptText-ASDEFCON"/>
            </w:pPr>
            <w:r w:rsidRPr="008243B5">
              <w:t>M</w:t>
            </w:r>
            <w:r w:rsidR="00AA0FB0" w:rsidRPr="00AA0FB0">
              <w:rPr>
                <w:vertAlign w:val="subscript"/>
              </w:rPr>
              <w:t>0</w:t>
            </w:r>
          </w:p>
        </w:tc>
        <w:tc>
          <w:tcPr>
            <w:tcW w:w="7626" w:type="dxa"/>
            <w:shd w:val="clear" w:color="auto" w:fill="auto"/>
          </w:tcPr>
          <w:p w14:paraId="7FD514DF" w14:textId="775DE2C7" w:rsidR="004E0AB8" w:rsidRPr="00F25DFF" w:rsidRDefault="005A5908" w:rsidP="005A5908">
            <w:pPr>
              <w:pStyle w:val="Table8ptText-ASDEFCON"/>
            </w:pPr>
            <w:r>
              <w:t>the</w:t>
            </w:r>
            <w:r w:rsidR="00AA0FB0">
              <w:t xml:space="preserve"> </w:t>
            </w:r>
            <w:r w:rsidR="004E0AB8" w:rsidRPr="008243B5">
              <w:t xml:space="preserve">materials index </w:t>
            </w:r>
            <w:r w:rsidR="00AA0FB0">
              <w:t>value</w:t>
            </w:r>
            <w:r w:rsidR="004E0AB8" w:rsidRPr="008243B5">
              <w:t xml:space="preserve"> </w:t>
            </w:r>
            <w:r w:rsidR="00CE6570">
              <w:t xml:space="preserve">(number) </w:t>
            </w:r>
            <w:r w:rsidR="00727525">
              <w:t xml:space="preserve">for </w:t>
            </w:r>
            <w:r w:rsidR="00B8369A">
              <w:t>the</w:t>
            </w:r>
            <w:r w:rsidR="004E0AB8">
              <w:t xml:space="preserve"> </w:t>
            </w:r>
            <w:r w:rsidR="00AA0FB0">
              <w:t xml:space="preserve">materials </w:t>
            </w:r>
            <w:r w:rsidR="00727525">
              <w:t xml:space="preserve">index </w:t>
            </w:r>
            <w:r w:rsidR="00B8369A">
              <w:t xml:space="preserve">series </w:t>
            </w:r>
            <w:r w:rsidR="00727525">
              <w:t>(M</w:t>
            </w:r>
            <w:r w:rsidR="00727525" w:rsidRPr="00A25A18">
              <w:rPr>
                <w:vertAlign w:val="subscript"/>
              </w:rPr>
              <w:t>k</w:t>
            </w:r>
            <w:r w:rsidR="00727525">
              <w:t>)</w:t>
            </w:r>
            <w:r>
              <w:t xml:space="preserve"> specified in Annex F</w:t>
            </w:r>
            <w:r w:rsidR="00B8369A">
              <w:t xml:space="preserve">, </w:t>
            </w:r>
            <w:r>
              <w:t xml:space="preserve">that was </w:t>
            </w:r>
            <w:r w:rsidR="00B8369A">
              <w:t>used</w:t>
            </w:r>
            <w:r w:rsidR="00727525">
              <w:t xml:space="preserve"> </w:t>
            </w:r>
            <w:r w:rsidR="00AA0FB0">
              <w:t xml:space="preserve">for the </w:t>
            </w:r>
            <w:r w:rsidR="00D2582E">
              <w:t xml:space="preserve">previous </w:t>
            </w:r>
            <w:r>
              <w:t>price a</w:t>
            </w:r>
            <w:r w:rsidR="00D2582E">
              <w:t xml:space="preserve">djustment </w:t>
            </w:r>
            <w:r w:rsidR="00AA0FB0">
              <w:t>or</w:t>
            </w:r>
            <w:r>
              <w:t>,</w:t>
            </w:r>
            <w:r w:rsidR="00AA0FB0">
              <w:t xml:space="preserve"> </w:t>
            </w:r>
            <w:r>
              <w:t xml:space="preserve">in respect of the first adjustment, </w:t>
            </w:r>
            <w:r w:rsidRPr="00C12BE8">
              <w:t>the published index value for the quarter preceding the quarter containing</w:t>
            </w:r>
            <w:r>
              <w:t xml:space="preserve"> </w:t>
            </w:r>
            <w:r w:rsidR="00AA0FB0" w:rsidRPr="00394F9F">
              <w:t>the Base Date</w:t>
            </w:r>
            <w:r w:rsidR="008D7428">
              <w:t>.</w:t>
            </w:r>
          </w:p>
        </w:tc>
      </w:tr>
      <w:tr w:rsidR="004E0AB8" w:rsidRPr="00F25DFF" w14:paraId="1E5D271C" w14:textId="77777777" w:rsidTr="00A25A18">
        <w:trPr>
          <w:cantSplit/>
        </w:trPr>
        <w:tc>
          <w:tcPr>
            <w:tcW w:w="567" w:type="dxa"/>
            <w:shd w:val="clear" w:color="auto" w:fill="auto"/>
          </w:tcPr>
          <w:p w14:paraId="78690836" w14:textId="77777777" w:rsidR="004E0AB8" w:rsidRPr="008243B5" w:rsidRDefault="004E0AB8" w:rsidP="00DA7657">
            <w:pPr>
              <w:pStyle w:val="Table8ptText-ASDEFCON"/>
            </w:pPr>
            <w:proofErr w:type="spellStart"/>
            <w:r>
              <w:t>i</w:t>
            </w:r>
            <w:proofErr w:type="spellEnd"/>
          </w:p>
        </w:tc>
        <w:tc>
          <w:tcPr>
            <w:tcW w:w="7626" w:type="dxa"/>
            <w:shd w:val="clear" w:color="auto" w:fill="auto"/>
          </w:tcPr>
          <w:p w14:paraId="706CF0C2" w14:textId="59E96F25" w:rsidR="004E0AB8" w:rsidRPr="008243B5" w:rsidRDefault="004E0AB8" w:rsidP="000A611E">
            <w:pPr>
              <w:pStyle w:val="Table8ptText-ASDEFCON"/>
            </w:pPr>
            <w:proofErr w:type="gramStart"/>
            <w:r>
              <w:t>is</w:t>
            </w:r>
            <w:proofErr w:type="gramEnd"/>
            <w:r>
              <w:t xml:space="preserve"> a number that identifies the labour component (Y</w:t>
            </w:r>
            <w:r w:rsidRPr="00E538C0">
              <w:rPr>
                <w:vertAlign w:val="subscript"/>
              </w:rPr>
              <w:t>i</w:t>
            </w:r>
            <w:r>
              <w:t xml:space="preserve">) </w:t>
            </w:r>
            <w:r w:rsidR="005A5908">
              <w:t>and</w:t>
            </w:r>
            <w:r w:rsidR="00EE7191">
              <w:t xml:space="preserve"> </w:t>
            </w:r>
            <w:r>
              <w:t xml:space="preserve">the associated labour index </w:t>
            </w:r>
            <w:r w:rsidR="000A611E">
              <w:t xml:space="preserve">series </w:t>
            </w:r>
            <w:r>
              <w:t>(L</w:t>
            </w:r>
            <w:r w:rsidRPr="00E538C0">
              <w:rPr>
                <w:vertAlign w:val="subscript"/>
              </w:rPr>
              <w:t>i</w:t>
            </w:r>
            <w:r>
              <w:t>)</w:t>
            </w:r>
            <w:r w:rsidR="00A66ABE">
              <w:t xml:space="preserve"> in </w:t>
            </w:r>
            <w:r w:rsidR="00DB36F4">
              <w:t xml:space="preserve">Annex F </w:t>
            </w:r>
            <w:r>
              <w:t>(</w:t>
            </w:r>
            <w:proofErr w:type="spellStart"/>
            <w:r>
              <w:t>eg</w:t>
            </w:r>
            <w:proofErr w:type="spellEnd"/>
            <w:r>
              <w:t xml:space="preserve">, if </w:t>
            </w:r>
            <w:proofErr w:type="spellStart"/>
            <w:r>
              <w:t>i</w:t>
            </w:r>
            <w:proofErr w:type="spellEnd"/>
            <w:r>
              <w:t>=1, Y</w:t>
            </w:r>
            <w:r w:rsidRPr="00E538C0">
              <w:rPr>
                <w:vertAlign w:val="subscript"/>
              </w:rPr>
              <w:t>i</w:t>
            </w:r>
            <w:r>
              <w:t>=Y</w:t>
            </w:r>
            <w:r w:rsidRPr="00E538C0">
              <w:rPr>
                <w:vertAlign w:val="subscript"/>
              </w:rPr>
              <w:t>1</w:t>
            </w:r>
            <w:r>
              <w:t xml:space="preserve"> and L</w:t>
            </w:r>
            <w:r w:rsidRPr="00E538C0">
              <w:rPr>
                <w:vertAlign w:val="subscript"/>
              </w:rPr>
              <w:t>i</w:t>
            </w:r>
            <w:r>
              <w:t>=L</w:t>
            </w:r>
            <w:r w:rsidRPr="00E538C0">
              <w:rPr>
                <w:vertAlign w:val="subscript"/>
              </w:rPr>
              <w:t>1</w:t>
            </w:r>
            <w:r>
              <w:t>).</w:t>
            </w:r>
          </w:p>
        </w:tc>
      </w:tr>
      <w:tr w:rsidR="004E0AB8" w:rsidRPr="00F25DFF" w14:paraId="1814986C" w14:textId="77777777" w:rsidTr="00A25A18">
        <w:trPr>
          <w:cantSplit/>
        </w:trPr>
        <w:tc>
          <w:tcPr>
            <w:tcW w:w="567" w:type="dxa"/>
            <w:shd w:val="clear" w:color="auto" w:fill="auto"/>
          </w:tcPr>
          <w:p w14:paraId="76B20E8C" w14:textId="07749235" w:rsidR="004E0AB8" w:rsidRDefault="00AA0FB0" w:rsidP="00DA7657">
            <w:pPr>
              <w:pStyle w:val="Table8ptText-ASDEFCON"/>
            </w:pPr>
            <w:r>
              <w:t>q</w:t>
            </w:r>
          </w:p>
        </w:tc>
        <w:tc>
          <w:tcPr>
            <w:tcW w:w="7626" w:type="dxa"/>
            <w:shd w:val="clear" w:color="auto" w:fill="auto"/>
          </w:tcPr>
          <w:p w14:paraId="27E50599" w14:textId="6B501BB7" w:rsidR="004E0AB8" w:rsidRDefault="00666C74" w:rsidP="009F4FBF">
            <w:pPr>
              <w:pStyle w:val="Table8ptText-ASDEFCON"/>
            </w:pPr>
            <w:proofErr w:type="gramStart"/>
            <w:r>
              <w:t>is</w:t>
            </w:r>
            <w:proofErr w:type="gramEnd"/>
            <w:r>
              <w:t xml:space="preserve"> </w:t>
            </w:r>
            <w:r w:rsidR="004E0AB8">
              <w:t xml:space="preserve">the </w:t>
            </w:r>
            <w:r w:rsidR="00AA0FB0">
              <w:t xml:space="preserve">number of labour indices </w:t>
            </w:r>
            <w:r w:rsidR="00A66ABE">
              <w:t xml:space="preserve">in </w:t>
            </w:r>
            <w:r w:rsidR="00AA0FB0">
              <w:t xml:space="preserve">a </w:t>
            </w:r>
            <w:r w:rsidR="00CF32DC">
              <w:t>price adjustment</w:t>
            </w:r>
            <w:r w:rsidR="00A66ABE">
              <w:t xml:space="preserve"> formula</w:t>
            </w:r>
            <w:r w:rsidR="009F4FBF">
              <w:t xml:space="preserve"> for a currency</w:t>
            </w:r>
            <w:r w:rsidR="004E0AB8">
              <w:t xml:space="preserve"> (</w:t>
            </w:r>
            <w:proofErr w:type="spellStart"/>
            <w:r w:rsidR="004E0AB8">
              <w:t>eg</w:t>
            </w:r>
            <w:proofErr w:type="spellEnd"/>
            <w:r w:rsidR="004E0AB8">
              <w:t xml:space="preserve">, if </w:t>
            </w:r>
            <w:r w:rsidR="00AA0FB0">
              <w:t>q</w:t>
            </w:r>
            <w:r w:rsidR="004E0AB8">
              <w:t>=3, there are three labour ind</w:t>
            </w:r>
            <w:r w:rsidR="00604C5A">
              <w:t>ices</w:t>
            </w:r>
            <w:r w:rsidR="004E0AB8">
              <w:t xml:space="preserve"> (L</w:t>
            </w:r>
            <w:r w:rsidR="004E0AB8" w:rsidRPr="00E538C0">
              <w:rPr>
                <w:vertAlign w:val="subscript"/>
              </w:rPr>
              <w:t>i</w:t>
            </w:r>
            <w:r w:rsidR="004E0AB8">
              <w:t>)</w:t>
            </w:r>
            <w:r w:rsidR="00CF32DC">
              <w:t xml:space="preserve"> with three related </w:t>
            </w:r>
            <w:r w:rsidR="00890ED0">
              <w:t>weightings</w:t>
            </w:r>
            <w:r w:rsidR="00CF32DC">
              <w:t xml:space="preserve"> (</w:t>
            </w:r>
            <w:r w:rsidR="00890ED0" w:rsidRPr="00890ED0">
              <w:t>Y</w:t>
            </w:r>
            <w:r w:rsidR="00890ED0">
              <w:rPr>
                <w:vertAlign w:val="subscript"/>
              </w:rPr>
              <w:t>i</w:t>
            </w:r>
            <w:r w:rsidR="00CF32DC">
              <w:t>)</w:t>
            </w:r>
            <w:r w:rsidR="004E0AB8">
              <w:t xml:space="preserve"> identified in </w:t>
            </w:r>
            <w:r w:rsidR="00CF32DC">
              <w:t xml:space="preserve">Annex </w:t>
            </w:r>
            <w:r w:rsidR="008D7428">
              <w:t>F</w:t>
            </w:r>
            <w:r w:rsidR="00727525">
              <w:t>)</w:t>
            </w:r>
            <w:r w:rsidR="004E0AB8">
              <w:t>.</w:t>
            </w:r>
          </w:p>
        </w:tc>
      </w:tr>
      <w:tr w:rsidR="004E0AB8" w:rsidRPr="00F25DFF" w14:paraId="16AC95B6" w14:textId="77777777" w:rsidTr="00A25A18">
        <w:trPr>
          <w:cantSplit/>
        </w:trPr>
        <w:tc>
          <w:tcPr>
            <w:tcW w:w="567" w:type="dxa"/>
            <w:shd w:val="clear" w:color="auto" w:fill="auto"/>
          </w:tcPr>
          <w:p w14:paraId="692838E7" w14:textId="77777777" w:rsidR="004E0AB8" w:rsidRPr="008243B5" w:rsidRDefault="004E0AB8" w:rsidP="00DA7657">
            <w:pPr>
              <w:pStyle w:val="Table8ptText-ASDEFCON"/>
            </w:pPr>
            <w:r>
              <w:t>k</w:t>
            </w:r>
          </w:p>
        </w:tc>
        <w:tc>
          <w:tcPr>
            <w:tcW w:w="7626" w:type="dxa"/>
            <w:shd w:val="clear" w:color="auto" w:fill="auto"/>
          </w:tcPr>
          <w:p w14:paraId="471BF5AC" w14:textId="24AEB1CF" w:rsidR="004E0AB8" w:rsidRPr="008243B5" w:rsidRDefault="004E0AB8" w:rsidP="000A611E">
            <w:pPr>
              <w:pStyle w:val="Table8ptText-ASDEFCON"/>
            </w:pPr>
            <w:proofErr w:type="gramStart"/>
            <w:r>
              <w:t>is</w:t>
            </w:r>
            <w:proofErr w:type="gramEnd"/>
            <w:r>
              <w:t xml:space="preserve"> a number that identifies the materials component (</w:t>
            </w:r>
            <w:proofErr w:type="spellStart"/>
            <w:r>
              <w:t>Z</w:t>
            </w:r>
            <w:r>
              <w:rPr>
                <w:vertAlign w:val="subscript"/>
              </w:rPr>
              <w:t>k</w:t>
            </w:r>
            <w:proofErr w:type="spellEnd"/>
            <w:r>
              <w:t xml:space="preserve">) </w:t>
            </w:r>
            <w:r w:rsidR="005A5908">
              <w:t>and</w:t>
            </w:r>
            <w:r w:rsidR="00EE7191">
              <w:t xml:space="preserve"> </w:t>
            </w:r>
            <w:r>
              <w:t xml:space="preserve">the associated materials index </w:t>
            </w:r>
            <w:r w:rsidR="000A611E">
              <w:t xml:space="preserve">series </w:t>
            </w:r>
            <w:r>
              <w:t>(M</w:t>
            </w:r>
            <w:r>
              <w:rPr>
                <w:vertAlign w:val="subscript"/>
              </w:rPr>
              <w:t>k</w:t>
            </w:r>
            <w:r>
              <w:t xml:space="preserve">) </w:t>
            </w:r>
            <w:r w:rsidR="00A66ABE">
              <w:t xml:space="preserve">in the </w:t>
            </w:r>
            <w:r w:rsidR="00DB36F4">
              <w:t xml:space="preserve">Annex F </w:t>
            </w:r>
            <w:r>
              <w:t>(</w:t>
            </w:r>
            <w:proofErr w:type="spellStart"/>
            <w:r>
              <w:t>eg</w:t>
            </w:r>
            <w:proofErr w:type="spellEnd"/>
            <w:r>
              <w:t xml:space="preserve">, if k=2, </w:t>
            </w:r>
            <w:proofErr w:type="spellStart"/>
            <w:r>
              <w:t>Z</w:t>
            </w:r>
            <w:r>
              <w:rPr>
                <w:vertAlign w:val="subscript"/>
              </w:rPr>
              <w:t>k</w:t>
            </w:r>
            <w:proofErr w:type="spellEnd"/>
            <w:r>
              <w:t>=Z</w:t>
            </w:r>
            <w:r>
              <w:rPr>
                <w:vertAlign w:val="subscript"/>
              </w:rPr>
              <w:t>2</w:t>
            </w:r>
            <w:r>
              <w:t xml:space="preserve"> and M</w:t>
            </w:r>
            <w:r>
              <w:rPr>
                <w:vertAlign w:val="subscript"/>
              </w:rPr>
              <w:t>k</w:t>
            </w:r>
            <w:r>
              <w:t>=M</w:t>
            </w:r>
            <w:r>
              <w:rPr>
                <w:vertAlign w:val="subscript"/>
              </w:rPr>
              <w:t>2</w:t>
            </w:r>
            <w:r>
              <w:t>).</w:t>
            </w:r>
          </w:p>
        </w:tc>
      </w:tr>
      <w:tr w:rsidR="004E0AB8" w:rsidRPr="00F25DFF" w14:paraId="01C9AAF2" w14:textId="77777777" w:rsidTr="00A25A18">
        <w:trPr>
          <w:cantSplit/>
        </w:trPr>
        <w:tc>
          <w:tcPr>
            <w:tcW w:w="567" w:type="dxa"/>
            <w:shd w:val="clear" w:color="auto" w:fill="auto"/>
          </w:tcPr>
          <w:p w14:paraId="75F832DE" w14:textId="712A2BD6" w:rsidR="004E0AB8" w:rsidRDefault="00D53AAD" w:rsidP="00DA7657">
            <w:pPr>
              <w:pStyle w:val="Table8ptText-ASDEFCON"/>
            </w:pPr>
            <w:r>
              <w:t>r</w:t>
            </w:r>
          </w:p>
        </w:tc>
        <w:tc>
          <w:tcPr>
            <w:tcW w:w="7626" w:type="dxa"/>
            <w:shd w:val="clear" w:color="auto" w:fill="auto"/>
          </w:tcPr>
          <w:p w14:paraId="4DC460FD" w14:textId="5CE81855" w:rsidR="004E0AB8" w:rsidRDefault="00666C74" w:rsidP="009F4FBF">
            <w:pPr>
              <w:pStyle w:val="Table8ptText-ASDEFCON"/>
            </w:pPr>
            <w:proofErr w:type="gramStart"/>
            <w:r>
              <w:t>is</w:t>
            </w:r>
            <w:proofErr w:type="gramEnd"/>
            <w:r>
              <w:t xml:space="preserve"> </w:t>
            </w:r>
            <w:r w:rsidR="004E0AB8">
              <w:t xml:space="preserve">the number of materials indices </w:t>
            </w:r>
            <w:r>
              <w:t>in</w:t>
            </w:r>
            <w:r w:rsidR="00D53AAD">
              <w:t xml:space="preserve"> a price adjustment</w:t>
            </w:r>
            <w:r w:rsidR="00A66ABE">
              <w:t xml:space="preserve"> formula</w:t>
            </w:r>
            <w:r w:rsidR="009F4FBF">
              <w:t xml:space="preserve"> for a currency</w:t>
            </w:r>
            <w:r w:rsidR="004E0AB8">
              <w:t xml:space="preserve"> (</w:t>
            </w:r>
            <w:proofErr w:type="spellStart"/>
            <w:r w:rsidR="004E0AB8">
              <w:t>eg</w:t>
            </w:r>
            <w:proofErr w:type="spellEnd"/>
            <w:r w:rsidR="004E0AB8">
              <w:t xml:space="preserve">, if </w:t>
            </w:r>
            <w:r w:rsidR="00201E6D">
              <w:t>r</w:t>
            </w:r>
            <w:r w:rsidR="004E0AB8">
              <w:t>=2, there are two materials ind</w:t>
            </w:r>
            <w:r w:rsidR="00604C5A">
              <w:t>ices</w:t>
            </w:r>
            <w:r w:rsidR="004E0AB8">
              <w:t xml:space="preserve"> (M</w:t>
            </w:r>
            <w:r w:rsidR="004E0AB8">
              <w:rPr>
                <w:vertAlign w:val="subscript"/>
              </w:rPr>
              <w:t>k</w:t>
            </w:r>
            <w:r w:rsidR="004E0AB8">
              <w:t>)</w:t>
            </w:r>
            <w:r w:rsidR="00D53AAD">
              <w:t xml:space="preserve"> with </w:t>
            </w:r>
            <w:r w:rsidR="00D53AAD" w:rsidRPr="00776500">
              <w:t>two</w:t>
            </w:r>
            <w:r w:rsidR="00D53AAD">
              <w:t xml:space="preserve"> related </w:t>
            </w:r>
            <w:r w:rsidR="00890ED0">
              <w:t>weightings</w:t>
            </w:r>
            <w:r w:rsidR="00D53AAD">
              <w:t xml:space="preserve"> (</w:t>
            </w:r>
            <w:proofErr w:type="spellStart"/>
            <w:r w:rsidR="00D53AAD">
              <w:t>Z</w:t>
            </w:r>
            <w:r w:rsidR="00D53AAD">
              <w:rPr>
                <w:vertAlign w:val="subscript"/>
              </w:rPr>
              <w:t>k</w:t>
            </w:r>
            <w:proofErr w:type="spellEnd"/>
            <w:r w:rsidR="00D53AAD">
              <w:t>)</w:t>
            </w:r>
            <w:r w:rsidR="004E0AB8">
              <w:t xml:space="preserve"> identified in </w:t>
            </w:r>
            <w:r w:rsidR="00D53AAD">
              <w:t xml:space="preserve">Annex </w:t>
            </w:r>
            <w:r w:rsidR="008D7428">
              <w:t>F</w:t>
            </w:r>
            <w:r w:rsidR="00727525">
              <w:t>)</w:t>
            </w:r>
            <w:r w:rsidR="004E0AB8">
              <w:t>.</w:t>
            </w:r>
          </w:p>
        </w:tc>
      </w:tr>
    </w:tbl>
    <w:p w14:paraId="30AFC202" w14:textId="7A084E25" w:rsidR="004E0AB8" w:rsidRDefault="004E0AB8" w:rsidP="00DA7657">
      <w:pPr>
        <w:pStyle w:val="ASDEFCONOptionSpace"/>
      </w:pPr>
    </w:p>
    <w:p w14:paraId="2BAAC985" w14:textId="337B80FC" w:rsidR="00AC28B6" w:rsidRDefault="00AC28B6" w:rsidP="00992F39">
      <w:pPr>
        <w:pStyle w:val="COTCOCLV3NONUM-ASDEFCON"/>
      </w:pPr>
      <w:proofErr w:type="gramStart"/>
      <w:r>
        <w:t>and</w:t>
      </w:r>
      <w:proofErr w:type="gramEnd"/>
      <w:r>
        <w:t xml:space="preserve"> where,</w:t>
      </w:r>
      <w:r w:rsidRPr="00AC28B6">
        <w:t xml:space="preserve"> </w:t>
      </w:r>
      <w:r>
        <w:t xml:space="preserve">for each price </w:t>
      </w:r>
      <w:r w:rsidR="009F4FBF">
        <w:t>being adjusted,</w:t>
      </w:r>
      <w:r>
        <w:t xml:space="preserve"> the sum of </w:t>
      </w:r>
      <w:r w:rsidR="00666C74">
        <w:t xml:space="preserve">all </w:t>
      </w:r>
      <w:r>
        <w:t xml:space="preserve">components </w:t>
      </w:r>
      <w:r w:rsidR="005F1B65">
        <w:t>(</w:t>
      </w:r>
      <w:r w:rsidR="00465F96">
        <w:t>weightings</w:t>
      </w:r>
      <w:r w:rsidR="005F1B65">
        <w:t xml:space="preserve">) </w:t>
      </w:r>
      <w:r>
        <w:t xml:space="preserve">attributed to labour and materials equals one, </w:t>
      </w:r>
      <w:proofErr w:type="spellStart"/>
      <w:r>
        <w:t>ie</w:t>
      </w:r>
      <w:proofErr w:type="spellEnd"/>
      <w:r>
        <w:t>:</w:t>
      </w:r>
    </w:p>
    <w:p w14:paraId="12BE4EFF" w14:textId="26AF9E4A" w:rsidR="00AC28B6" w:rsidRPr="009D2EF7" w:rsidRDefault="004451F9" w:rsidP="004E0AB8">
      <w:pPr>
        <w:pStyle w:val="COTCOCLV3-ASDEFCON"/>
        <w:numPr>
          <w:ilvl w:val="0"/>
          <w:numId w:val="0"/>
        </w:numPr>
        <w:ind w:left="851"/>
      </w:pPr>
      <m:oMathPara>
        <m:oMath>
          <m:nary>
            <m:naryPr>
              <m:chr m:val="∑"/>
              <m:limLoc m:val="undOvr"/>
              <m:ctrlPr>
                <w:rPr>
                  <w:rFonts w:ascii="Cambria Math" w:eastAsiaTheme="minorEastAsia" w:hAnsi="Cambria Math"/>
                  <w:i/>
                </w:rPr>
              </m:ctrlPr>
            </m:naryPr>
            <m:sub>
              <m:r>
                <w:rPr>
                  <w:rFonts w:ascii="Cambria Math" w:eastAsiaTheme="minorEastAsia" w:hAnsi="Cambria Math"/>
                </w:rPr>
                <m:t>i=1</m:t>
              </m:r>
            </m:sub>
            <m:sup>
              <m:r>
                <w:rPr>
                  <w:rFonts w:ascii="Cambria Math" w:eastAsiaTheme="minorEastAsia" w:hAnsi="Cambria Math"/>
                </w:rPr>
                <m:t>q</m:t>
              </m:r>
            </m:sup>
            <m:e>
              <m:sSub>
                <m:sSubPr>
                  <m:ctrlPr>
                    <w:rPr>
                      <w:rFonts w:ascii="Cambria Math" w:eastAsiaTheme="minorEastAsia" w:hAnsi="Cambria Math"/>
                      <w:i/>
                    </w:rPr>
                  </m:ctrlPr>
                </m:sSubPr>
                <m:e>
                  <m:r>
                    <w:rPr>
                      <w:rFonts w:ascii="Cambria Math" w:eastAsiaTheme="minorEastAsia" w:hAnsi="Cambria Math"/>
                    </w:rPr>
                    <m:t>Y</m:t>
                  </m:r>
                </m:e>
                <m:sub>
                  <m:r>
                    <w:rPr>
                      <w:rFonts w:ascii="Cambria Math" w:eastAsiaTheme="minorEastAsia" w:hAnsi="Cambria Math"/>
                    </w:rPr>
                    <m:t>i</m:t>
                  </m:r>
                </m:sub>
              </m:sSub>
            </m:e>
          </m:nary>
          <m:r>
            <w:rPr>
              <w:rFonts w:ascii="Cambria Math" w:eastAsiaTheme="minorEastAsia" w:hAnsi="Cambria Math"/>
            </w:rPr>
            <m:t>+</m:t>
          </m:r>
          <m:nary>
            <m:naryPr>
              <m:chr m:val="∑"/>
              <m:limLoc m:val="undOvr"/>
              <m:ctrlPr>
                <w:rPr>
                  <w:rFonts w:ascii="Cambria Math" w:eastAsiaTheme="minorEastAsia" w:hAnsi="Cambria Math"/>
                  <w:i/>
                </w:rPr>
              </m:ctrlPr>
            </m:naryPr>
            <m:sub>
              <m:r>
                <w:rPr>
                  <w:rFonts w:ascii="Cambria Math" w:eastAsiaTheme="minorEastAsia" w:hAnsi="Cambria Math"/>
                </w:rPr>
                <m:t>k=1</m:t>
              </m:r>
            </m:sub>
            <m:sup>
              <m:r>
                <w:rPr>
                  <w:rFonts w:ascii="Cambria Math" w:eastAsiaTheme="minorEastAsia" w:hAnsi="Cambria Math"/>
                </w:rPr>
                <m:t>r</m:t>
              </m:r>
            </m:sup>
            <m:e>
              <m:sSub>
                <m:sSubPr>
                  <m:ctrlPr>
                    <w:rPr>
                      <w:rFonts w:ascii="Cambria Math" w:eastAsiaTheme="minorEastAsia" w:hAnsi="Cambria Math"/>
                      <w:i/>
                    </w:rPr>
                  </m:ctrlPr>
                </m:sSubPr>
                <m:e>
                  <m:r>
                    <w:rPr>
                      <w:rFonts w:ascii="Cambria Math" w:eastAsiaTheme="minorEastAsia" w:hAnsi="Cambria Math"/>
                    </w:rPr>
                    <m:t>Z</m:t>
                  </m:r>
                </m:e>
                <m:sub>
                  <m:r>
                    <w:rPr>
                      <w:rFonts w:ascii="Cambria Math" w:eastAsiaTheme="minorEastAsia" w:hAnsi="Cambria Math"/>
                    </w:rPr>
                    <m:t>k</m:t>
                  </m:r>
                </m:sub>
              </m:sSub>
            </m:e>
          </m:nary>
          <m:r>
            <w:rPr>
              <w:rFonts w:ascii="Cambria Math" w:eastAsiaTheme="minorEastAsia" w:hAnsi="Cambria Math"/>
            </w:rPr>
            <m:t>=1</m:t>
          </m:r>
        </m:oMath>
      </m:oMathPara>
    </w:p>
    <w:p w14:paraId="59F024AE" w14:textId="7B263CB3" w:rsidR="0088533F" w:rsidRDefault="00B079FB" w:rsidP="005B2221">
      <w:pPr>
        <w:pStyle w:val="NoteToDrafters-ASDEFCON"/>
      </w:pPr>
      <w:r>
        <w:t xml:space="preserve">Note to drafters:  Include the following clause in all </w:t>
      </w:r>
      <w:r w:rsidR="00AE72D8">
        <w:t>draft Contracts (this is not part of Option B</w:t>
      </w:r>
      <w:r>
        <w:t>).</w:t>
      </w:r>
    </w:p>
    <w:p w14:paraId="5CFF32F2" w14:textId="07EC24FA" w:rsidR="00B079FB" w:rsidRDefault="00B079FB" w:rsidP="005B2221">
      <w:pPr>
        <w:pStyle w:val="COTCOCLV3-ASDEFCON"/>
      </w:pPr>
      <w:r>
        <w:t>For</w:t>
      </w:r>
      <w:r w:rsidR="00066383">
        <w:t xml:space="preserve"> the</w:t>
      </w:r>
      <w:r>
        <w:t xml:space="preserve"> labour rates</w:t>
      </w:r>
      <w:r w:rsidR="00066383" w:rsidRPr="00066383">
        <w:t xml:space="preserve"> </w:t>
      </w:r>
      <w:r w:rsidR="00066383">
        <w:t>in Annex E</w:t>
      </w:r>
      <w:r>
        <w:t xml:space="preserve"> </w:t>
      </w:r>
      <w:r w:rsidR="00E1145B">
        <w:t xml:space="preserve">used when </w:t>
      </w:r>
      <w:r w:rsidR="00066383">
        <w:t>quot</w:t>
      </w:r>
      <w:r w:rsidR="00BD66EC">
        <w:t>ing</w:t>
      </w:r>
      <w:r w:rsidR="00066383">
        <w:t xml:space="preserve"> </w:t>
      </w:r>
      <w:r>
        <w:t>for S&amp;Q Services, the following formula shall be applied in accordance with clause 7.4 of the conditions of contract:</w:t>
      </w:r>
    </w:p>
    <w:p w14:paraId="49F001BD" w14:textId="3C5ABB76" w:rsidR="00B079FB" w:rsidRDefault="004451F9" w:rsidP="00DA7657">
      <w:pPr>
        <w:pStyle w:val="ASDEFCONNormal"/>
      </w:pPr>
      <m:oMathPara>
        <m:oMath>
          <m:sSub>
            <m:sSubPr>
              <m:ctrlPr>
                <w:rPr>
                  <w:rFonts w:ascii="Cambria Math" w:hAnsi="Cambria Math"/>
                </w:rPr>
              </m:ctrlPr>
            </m:sSubPr>
            <m:e>
              <m:r>
                <w:rPr>
                  <w:rFonts w:ascii="Cambria Math" w:hAnsi="Cambria Math"/>
                </w:rPr>
                <m:t>P</m:t>
              </m:r>
            </m:e>
            <m:sub>
              <m:r>
                <m:rPr>
                  <m:sty m:val="p"/>
                </m:rPr>
                <w:rPr>
                  <w:rFonts w:ascii="Cambria Math" w:hAnsi="Cambria Math"/>
                </w:rPr>
                <m:t>n</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L</m:t>
                  </m:r>
                </m:e>
                <m:sub>
                  <m:r>
                    <m:rPr>
                      <m:sty m:val="p"/>
                    </m:rPr>
                    <w:rPr>
                      <w:rFonts w:ascii="Cambria Math" w:hAnsi="Cambria Math"/>
                    </w:rPr>
                    <m:t>n</m:t>
                  </m:r>
                </m:sub>
              </m:sSub>
            </m:num>
            <m:den>
              <m:sSub>
                <m:sSubPr>
                  <m:ctrlPr>
                    <w:rPr>
                      <w:rFonts w:ascii="Cambria Math" w:hAnsi="Cambria Math"/>
                    </w:rPr>
                  </m:ctrlPr>
                </m:sSubPr>
                <m:e>
                  <m:r>
                    <w:rPr>
                      <w:rFonts w:ascii="Cambria Math" w:hAnsi="Cambria Math"/>
                    </w:rPr>
                    <m:t>L</m:t>
                  </m:r>
                </m:e>
                <m:sub>
                  <m:r>
                    <m:rPr>
                      <m:sty m:val="p"/>
                    </m:rPr>
                    <w:rPr>
                      <w:rFonts w:ascii="Cambria Math" w:hAnsi="Cambria Math"/>
                    </w:rPr>
                    <m:t>0</m:t>
                  </m:r>
                </m:sub>
              </m:sSub>
            </m:den>
          </m:f>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0</m:t>
              </m:r>
            </m:sub>
          </m:sSub>
        </m:oMath>
      </m:oMathPara>
    </w:p>
    <w:p w14:paraId="646BD878" w14:textId="6C849153" w:rsidR="00AE72D8" w:rsidRDefault="00DB36F4" w:rsidP="00DA7657">
      <w:pPr>
        <w:pStyle w:val="COTCOCLV3NONUM-ASDEFCON"/>
      </w:pPr>
      <w:proofErr w:type="gramStart"/>
      <w:r>
        <w:t>where</w:t>
      </w:r>
      <w:proofErr w:type="gramEnd"/>
      <w:r>
        <w:t>, for each applicable source currency</w:t>
      </w:r>
      <w:r w:rsidR="00B079FB">
        <w:t>:</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626"/>
      </w:tblGrid>
      <w:tr w:rsidR="00AE72D8" w:rsidRPr="00F25DFF" w14:paraId="4524B960" w14:textId="77777777" w:rsidTr="00A25A18">
        <w:trPr>
          <w:cantSplit/>
        </w:trPr>
        <w:tc>
          <w:tcPr>
            <w:tcW w:w="567" w:type="dxa"/>
            <w:shd w:val="clear" w:color="auto" w:fill="auto"/>
          </w:tcPr>
          <w:p w14:paraId="185C577A" w14:textId="77777777" w:rsidR="00AE72D8" w:rsidRPr="00F25DFF" w:rsidRDefault="00AE72D8" w:rsidP="00DA7657">
            <w:pPr>
              <w:pStyle w:val="Table8ptHeading-ASDEFCON"/>
            </w:pPr>
            <w:r w:rsidRPr="00F25DFF">
              <w:t>Ref</w:t>
            </w:r>
          </w:p>
        </w:tc>
        <w:tc>
          <w:tcPr>
            <w:tcW w:w="7626" w:type="dxa"/>
            <w:shd w:val="clear" w:color="auto" w:fill="auto"/>
          </w:tcPr>
          <w:p w14:paraId="29949BAB" w14:textId="77777777" w:rsidR="00AE72D8" w:rsidRPr="00F25DFF" w:rsidRDefault="00AE72D8" w:rsidP="00DA7657">
            <w:pPr>
              <w:pStyle w:val="Table8ptHeading-ASDEFCON"/>
            </w:pPr>
            <w:r w:rsidRPr="00F25DFF">
              <w:t>Description</w:t>
            </w:r>
          </w:p>
        </w:tc>
      </w:tr>
      <w:tr w:rsidR="00AE72D8" w:rsidRPr="003B4D5A" w14:paraId="69A62E3A" w14:textId="77777777" w:rsidTr="00A25A18">
        <w:trPr>
          <w:cantSplit/>
        </w:trPr>
        <w:tc>
          <w:tcPr>
            <w:tcW w:w="567" w:type="dxa"/>
            <w:shd w:val="clear" w:color="auto" w:fill="auto"/>
          </w:tcPr>
          <w:p w14:paraId="2CE871F1" w14:textId="7FD68125" w:rsidR="00AE72D8" w:rsidRPr="00F25DFF" w:rsidRDefault="00AE72D8" w:rsidP="00DA7657">
            <w:pPr>
              <w:pStyle w:val="Table8ptText-ASDEFCON"/>
            </w:pPr>
            <w:proofErr w:type="spellStart"/>
            <w:r w:rsidRPr="00F25DFF">
              <w:t>P</w:t>
            </w:r>
            <w:r w:rsidR="00EE7191">
              <w:rPr>
                <w:vertAlign w:val="subscript"/>
              </w:rPr>
              <w:t>n</w:t>
            </w:r>
            <w:proofErr w:type="spellEnd"/>
          </w:p>
        </w:tc>
        <w:tc>
          <w:tcPr>
            <w:tcW w:w="7626" w:type="dxa"/>
            <w:shd w:val="clear" w:color="auto" w:fill="auto"/>
          </w:tcPr>
          <w:p w14:paraId="6C67EAC3" w14:textId="6BBB62B8" w:rsidR="00AE72D8" w:rsidRPr="00F25DFF" w:rsidRDefault="00AE72D8" w:rsidP="00DA7657">
            <w:pPr>
              <w:pStyle w:val="Table8ptText-ASDEFCON"/>
            </w:pPr>
            <w:proofErr w:type="gramStart"/>
            <w:r>
              <w:t>the</w:t>
            </w:r>
            <w:proofErr w:type="gramEnd"/>
            <w:r>
              <w:t xml:space="preserve"> new (</w:t>
            </w:r>
            <w:proofErr w:type="spellStart"/>
            <w:r>
              <w:t>ie</w:t>
            </w:r>
            <w:proofErr w:type="spellEnd"/>
            <w:r>
              <w:t xml:space="preserve">, adjusted) </w:t>
            </w:r>
            <w:r w:rsidR="00077A11">
              <w:t xml:space="preserve">labour </w:t>
            </w:r>
            <w:r>
              <w:t xml:space="preserve">rate for S&amp;Q Services, </w:t>
            </w:r>
            <w:r w:rsidR="002358B1">
              <w:t>to apply on and from the</w:t>
            </w:r>
            <w:r w:rsidR="00B24EA1">
              <w:t xml:space="preserve"> relevant</w:t>
            </w:r>
            <w:r w:rsidR="002358B1">
              <w:t xml:space="preserve"> Adjustment Date</w:t>
            </w:r>
            <w:r>
              <w:t>.</w:t>
            </w:r>
          </w:p>
        </w:tc>
      </w:tr>
      <w:tr w:rsidR="00AE72D8" w:rsidRPr="003B4D5A" w14:paraId="3EA46824" w14:textId="77777777" w:rsidTr="00A25A18">
        <w:trPr>
          <w:cantSplit/>
        </w:trPr>
        <w:tc>
          <w:tcPr>
            <w:tcW w:w="567" w:type="dxa"/>
            <w:shd w:val="clear" w:color="auto" w:fill="auto"/>
          </w:tcPr>
          <w:p w14:paraId="27485CC9" w14:textId="77777777" w:rsidR="00AE72D8" w:rsidRPr="003B4D5A" w:rsidRDefault="00AE72D8" w:rsidP="00DA7657">
            <w:pPr>
              <w:pStyle w:val="Table8ptText-ASDEFCON"/>
            </w:pPr>
            <w:r w:rsidRPr="003B4D5A">
              <w:t>P</w:t>
            </w:r>
            <w:r w:rsidRPr="00A72DB1">
              <w:rPr>
                <w:vertAlign w:val="subscript"/>
              </w:rPr>
              <w:t>0</w:t>
            </w:r>
          </w:p>
        </w:tc>
        <w:tc>
          <w:tcPr>
            <w:tcW w:w="7626" w:type="dxa"/>
            <w:shd w:val="clear" w:color="auto" w:fill="auto"/>
          </w:tcPr>
          <w:p w14:paraId="1E1C4C36" w14:textId="38FE689D" w:rsidR="00AE72D8" w:rsidRPr="003B4D5A" w:rsidRDefault="00AE72D8" w:rsidP="00066383">
            <w:pPr>
              <w:pStyle w:val="Table8ptText-ASDEFCON"/>
            </w:pPr>
            <w:proofErr w:type="gramStart"/>
            <w:r>
              <w:t>the</w:t>
            </w:r>
            <w:proofErr w:type="gramEnd"/>
            <w:r>
              <w:t xml:space="preserve"> </w:t>
            </w:r>
            <w:r w:rsidR="00B24EA1">
              <w:t>labour</w:t>
            </w:r>
            <w:r w:rsidR="002358B1">
              <w:t xml:space="preserve"> </w:t>
            </w:r>
            <w:r>
              <w:t>rate for S&amp;Q Services</w:t>
            </w:r>
            <w:r w:rsidR="002358B1">
              <w:t xml:space="preserve"> </w:t>
            </w:r>
            <w:r w:rsidR="00B24EA1">
              <w:t>immediately prior to the relevant</w:t>
            </w:r>
            <w:r>
              <w:t xml:space="preserve"> </w:t>
            </w:r>
            <w:r w:rsidR="00B24EA1">
              <w:t>A</w:t>
            </w:r>
            <w:r>
              <w:t>djustment</w:t>
            </w:r>
            <w:r w:rsidR="00B24EA1">
              <w:t xml:space="preserve"> Date</w:t>
            </w:r>
            <w:r>
              <w:t>.</w:t>
            </w:r>
          </w:p>
        </w:tc>
      </w:tr>
      <w:tr w:rsidR="00AE72D8" w:rsidRPr="003B4D5A" w14:paraId="483F1BC0" w14:textId="77777777" w:rsidTr="00A25A18">
        <w:trPr>
          <w:cantSplit/>
        </w:trPr>
        <w:tc>
          <w:tcPr>
            <w:tcW w:w="567" w:type="dxa"/>
            <w:shd w:val="clear" w:color="auto" w:fill="auto"/>
          </w:tcPr>
          <w:p w14:paraId="75D2E874" w14:textId="0BC8C57D" w:rsidR="00AE72D8" w:rsidRPr="00F25DFF" w:rsidRDefault="00AE72D8" w:rsidP="00DA7657">
            <w:pPr>
              <w:pStyle w:val="Table8ptText-ASDEFCON"/>
            </w:pPr>
            <w:r w:rsidRPr="00F25DFF">
              <w:t>L</w:t>
            </w:r>
            <w:r w:rsidR="00EE7191">
              <w:rPr>
                <w:vertAlign w:val="subscript"/>
              </w:rPr>
              <w:t>n</w:t>
            </w:r>
          </w:p>
        </w:tc>
        <w:tc>
          <w:tcPr>
            <w:tcW w:w="7626" w:type="dxa"/>
            <w:shd w:val="clear" w:color="auto" w:fill="auto"/>
          </w:tcPr>
          <w:p w14:paraId="372CAEEA" w14:textId="6C131F1A" w:rsidR="00AE72D8" w:rsidRPr="00F25DFF" w:rsidRDefault="00AE72D8" w:rsidP="00B24EA1">
            <w:pPr>
              <w:pStyle w:val="Table8ptText-ASDEFCON"/>
            </w:pPr>
            <w:proofErr w:type="gramStart"/>
            <w:r>
              <w:t>the</w:t>
            </w:r>
            <w:proofErr w:type="gramEnd"/>
            <w:r>
              <w:t xml:space="preserve"> </w:t>
            </w:r>
            <w:r w:rsidRPr="00F25DFF">
              <w:t xml:space="preserve">labour index </w:t>
            </w:r>
            <w:r>
              <w:t>value</w:t>
            </w:r>
            <w:r w:rsidRPr="00F25DFF">
              <w:t xml:space="preserve"> </w:t>
            </w:r>
            <w:r>
              <w:t xml:space="preserve">(number) for </w:t>
            </w:r>
            <w:r w:rsidR="002358B1">
              <w:t>a</w:t>
            </w:r>
            <w:r w:rsidR="007548E4">
              <w:t xml:space="preserve"> labour index</w:t>
            </w:r>
            <w:r w:rsidR="0088526B">
              <w:t xml:space="preserve"> </w:t>
            </w:r>
            <w:r w:rsidR="002358B1">
              <w:t xml:space="preserve">series </w:t>
            </w:r>
            <w:r w:rsidR="0088526B">
              <w:t>(L</w:t>
            </w:r>
            <w:r w:rsidR="0088526B" w:rsidRPr="00E538C0">
              <w:rPr>
                <w:vertAlign w:val="subscript"/>
              </w:rPr>
              <w:t>i</w:t>
            </w:r>
            <w:r w:rsidR="0088526B">
              <w:t>)</w:t>
            </w:r>
            <w:r w:rsidR="007548E4">
              <w:t xml:space="preserve"> </w:t>
            </w:r>
            <w:r w:rsidR="002358B1">
              <w:t xml:space="preserve">specified in Annex F, </w:t>
            </w:r>
            <w:r w:rsidR="00B24EA1">
              <w:t>as</w:t>
            </w:r>
            <w:r w:rsidR="002358B1">
              <w:t xml:space="preserve"> published </w:t>
            </w:r>
            <w:r w:rsidR="00B24EA1">
              <w:t>for</w:t>
            </w:r>
            <w:r w:rsidR="002358B1">
              <w:t xml:space="preserve"> the </w:t>
            </w:r>
            <w:r w:rsidR="00B24EA1" w:rsidRPr="00C12BE8">
              <w:t>quarter preceding the quarter containing</w:t>
            </w:r>
            <w:r w:rsidR="00B24EA1">
              <w:t xml:space="preserve"> the relevant </w:t>
            </w:r>
            <w:r w:rsidR="002358B1">
              <w:t>Adjustment Date</w:t>
            </w:r>
            <w:r>
              <w:t>.</w:t>
            </w:r>
          </w:p>
        </w:tc>
      </w:tr>
      <w:tr w:rsidR="00AE72D8" w:rsidRPr="00F25DFF" w14:paraId="6FA81A0C" w14:textId="77777777" w:rsidTr="00A25A18">
        <w:trPr>
          <w:cantSplit/>
        </w:trPr>
        <w:tc>
          <w:tcPr>
            <w:tcW w:w="567" w:type="dxa"/>
            <w:shd w:val="clear" w:color="auto" w:fill="auto"/>
          </w:tcPr>
          <w:p w14:paraId="38187F4D" w14:textId="77777777" w:rsidR="00AE72D8" w:rsidRPr="00F25DFF" w:rsidRDefault="00AE72D8" w:rsidP="00DA7657">
            <w:pPr>
              <w:pStyle w:val="Table8ptText-ASDEFCON"/>
            </w:pPr>
            <w:r w:rsidRPr="003B4D5A">
              <w:t>L</w:t>
            </w:r>
            <w:r w:rsidRPr="008C70A0">
              <w:rPr>
                <w:vertAlign w:val="subscript"/>
              </w:rPr>
              <w:t>0</w:t>
            </w:r>
          </w:p>
        </w:tc>
        <w:tc>
          <w:tcPr>
            <w:tcW w:w="7626" w:type="dxa"/>
            <w:shd w:val="clear" w:color="auto" w:fill="auto"/>
          </w:tcPr>
          <w:p w14:paraId="1ED86BB1" w14:textId="7A0E0718" w:rsidR="00AE72D8" w:rsidRPr="00F25DFF" w:rsidRDefault="00AE72D8" w:rsidP="004659CA">
            <w:pPr>
              <w:pStyle w:val="Table8ptText-ASDEFCON"/>
            </w:pPr>
            <w:r>
              <w:t xml:space="preserve">the </w:t>
            </w:r>
            <w:r w:rsidRPr="008243B5">
              <w:t xml:space="preserve">labour </w:t>
            </w:r>
            <w:r w:rsidRPr="00F25DFF">
              <w:t xml:space="preserve">index </w:t>
            </w:r>
            <w:r>
              <w:t>value</w:t>
            </w:r>
            <w:r w:rsidRPr="00F25DFF">
              <w:t xml:space="preserve"> </w:t>
            </w:r>
            <w:r w:rsidR="002358B1">
              <w:t xml:space="preserve">(number) </w:t>
            </w:r>
            <w:r>
              <w:t xml:space="preserve">for </w:t>
            </w:r>
            <w:r w:rsidR="00252380">
              <w:t xml:space="preserve">the </w:t>
            </w:r>
            <w:r w:rsidR="007548E4" w:rsidRPr="008243B5">
              <w:t xml:space="preserve">labour </w:t>
            </w:r>
            <w:r w:rsidR="007548E4" w:rsidRPr="00F25DFF">
              <w:t>index</w:t>
            </w:r>
            <w:r w:rsidR="0088526B">
              <w:t xml:space="preserve"> </w:t>
            </w:r>
            <w:r w:rsidR="002358B1">
              <w:t xml:space="preserve">series </w:t>
            </w:r>
            <w:r w:rsidR="0088526B">
              <w:t>(L</w:t>
            </w:r>
            <w:r w:rsidR="0088526B" w:rsidRPr="00E538C0">
              <w:rPr>
                <w:vertAlign w:val="subscript"/>
              </w:rPr>
              <w:t>i</w:t>
            </w:r>
            <w:r w:rsidR="0088526B">
              <w:t>)</w:t>
            </w:r>
            <w:r w:rsidR="00B24EA1">
              <w:t xml:space="preserve"> specified in Annex F</w:t>
            </w:r>
            <w:r w:rsidR="002358B1">
              <w:t xml:space="preserve">, </w:t>
            </w:r>
            <w:r w:rsidR="004659CA">
              <w:t xml:space="preserve">that was </w:t>
            </w:r>
            <w:r w:rsidR="002358B1">
              <w:t>used</w:t>
            </w:r>
            <w:r w:rsidR="007548E4" w:rsidRPr="00F25DFF">
              <w:t xml:space="preserve"> </w:t>
            </w:r>
            <w:r w:rsidR="00252380">
              <w:t>for the</w:t>
            </w:r>
            <w:r>
              <w:t xml:space="preserve"> </w:t>
            </w:r>
            <w:r w:rsidR="00252380">
              <w:t xml:space="preserve">previous </w:t>
            </w:r>
            <w:r w:rsidR="004659CA">
              <w:t xml:space="preserve">rates </w:t>
            </w:r>
            <w:r w:rsidR="002358B1">
              <w:t xml:space="preserve">adjustment </w:t>
            </w:r>
            <w:r>
              <w:t>or</w:t>
            </w:r>
            <w:r w:rsidR="004659CA">
              <w:t xml:space="preserve">, in respect of the first adjustment, </w:t>
            </w:r>
            <w:r w:rsidR="004659CA" w:rsidRPr="00C12BE8">
              <w:t>the published index value for the quarter preceding the quarter containing</w:t>
            </w:r>
            <w:r>
              <w:t xml:space="preserve"> </w:t>
            </w:r>
            <w:r w:rsidRPr="00394F9F">
              <w:t>the Base Date</w:t>
            </w:r>
            <w:r>
              <w:t>.</w:t>
            </w:r>
          </w:p>
        </w:tc>
      </w:tr>
    </w:tbl>
    <w:p w14:paraId="3FA0F807" w14:textId="77777777" w:rsidR="00B079FB" w:rsidRDefault="00B079FB" w:rsidP="00A25A18">
      <w:pPr>
        <w:pStyle w:val="ASDEFCONOptionSpace"/>
      </w:pPr>
    </w:p>
    <w:p w14:paraId="699A0736" w14:textId="4CD5F2BD" w:rsidR="007B68ED" w:rsidRDefault="007B68ED" w:rsidP="00DA7657">
      <w:pPr>
        <w:pStyle w:val="COTCOCLV2-ASDEFCON"/>
      </w:pPr>
      <w:r>
        <w:t>Indices</w:t>
      </w:r>
    </w:p>
    <w:p w14:paraId="753242EA" w14:textId="6C2C752B" w:rsidR="007B68ED" w:rsidRPr="002A29EA" w:rsidRDefault="007B68ED" w:rsidP="007B68ED">
      <w:pPr>
        <w:pStyle w:val="COTCOCLV3-ASDEFCON"/>
      </w:pPr>
      <w:r w:rsidRPr="002A29EA">
        <w:t>The</w:t>
      </w:r>
      <w:r>
        <w:t xml:space="preserve"> Australian and international</w:t>
      </w:r>
      <w:r w:rsidRPr="002A29EA">
        <w:t xml:space="preserve"> </w:t>
      </w:r>
      <w:r>
        <w:t>indices</w:t>
      </w:r>
      <w:r w:rsidRPr="002A29EA">
        <w:t xml:space="preserve"> </w:t>
      </w:r>
      <w:r w:rsidR="001C361E">
        <w:t xml:space="preserve">for the Contract, </w:t>
      </w:r>
      <w:r w:rsidR="0089751E">
        <w:t xml:space="preserve">and the </w:t>
      </w:r>
      <w:r w:rsidR="001C361E">
        <w:t>proportions attributed to</w:t>
      </w:r>
      <w:r w:rsidR="0089751E">
        <w:t xml:space="preserve"> </w:t>
      </w:r>
      <w:r w:rsidRPr="002A29EA">
        <w:t xml:space="preserve">labour </w:t>
      </w:r>
      <w:r>
        <w:t xml:space="preserve">and materials </w:t>
      </w:r>
      <w:r w:rsidRPr="002A29EA">
        <w:t>component</w:t>
      </w:r>
      <w:r>
        <w:t>s of the prices</w:t>
      </w:r>
      <w:r w:rsidR="001C361E">
        <w:t>,</w:t>
      </w:r>
      <w:r>
        <w:t xml:space="preserve"> are detailed in the file: </w:t>
      </w:r>
      <w:r w:rsidR="008042BF">
        <w:rPr>
          <w:b/>
        </w:rPr>
        <w:fldChar w:fldCharType="begin">
          <w:ffData>
            <w:name w:val="Text11"/>
            <w:enabled/>
            <w:calcOnExit w:val="0"/>
            <w:textInput>
              <w:default w:val="(…INSERT the file name for the “Adjustments” worksheet from the SPTPW…)"/>
            </w:textInput>
          </w:ffData>
        </w:fldChar>
      </w:r>
      <w:r w:rsidR="008042BF">
        <w:rPr>
          <w:b/>
        </w:rPr>
        <w:instrText xml:space="preserve"> FORMTEXT </w:instrText>
      </w:r>
      <w:r w:rsidR="008042BF">
        <w:rPr>
          <w:b/>
        </w:rPr>
      </w:r>
      <w:r w:rsidR="008042BF">
        <w:rPr>
          <w:b/>
        </w:rPr>
        <w:fldChar w:fldCharType="separate"/>
      </w:r>
      <w:r w:rsidR="00E9671B">
        <w:rPr>
          <w:b/>
          <w:noProof/>
        </w:rPr>
        <w:t>(…INSERT the file name for the “Adjustments” worksheet from the SPTPW…)</w:t>
      </w:r>
      <w:r w:rsidR="008042BF">
        <w:rPr>
          <w:b/>
        </w:rPr>
        <w:fldChar w:fldCharType="end"/>
      </w:r>
      <w:r>
        <w:t xml:space="preserve">, and forms Annex </w:t>
      </w:r>
      <w:r w:rsidR="008D7428">
        <w:t>F</w:t>
      </w:r>
      <w:r w:rsidR="00990D61">
        <w:t xml:space="preserve"> </w:t>
      </w:r>
      <w:r>
        <w:t>to this Attachment.</w:t>
      </w:r>
    </w:p>
    <w:p w14:paraId="02D53C44" w14:textId="3A5A449B" w:rsidR="006877EB" w:rsidRDefault="006877EB" w:rsidP="00990D61">
      <w:pPr>
        <w:pStyle w:val="NoteToDrafters-ASDEFCON"/>
      </w:pPr>
      <w:r>
        <w:lastRenderedPageBreak/>
        <w:t xml:space="preserve">Note to drafters:  Include the </w:t>
      </w:r>
      <w:r w:rsidR="00484E1E">
        <w:t xml:space="preserve">following </w:t>
      </w:r>
      <w:r>
        <w:t xml:space="preserve">note to tenderers </w:t>
      </w:r>
      <w:r w:rsidR="00484E1E">
        <w:t>when</w:t>
      </w:r>
      <w:r>
        <w:t xml:space="preserve"> the </w:t>
      </w:r>
      <w:r w:rsidR="00484E1E">
        <w:t xml:space="preserve">simple </w:t>
      </w:r>
      <w:r>
        <w:t xml:space="preserve">adjustment formula </w:t>
      </w:r>
      <w:r w:rsidR="00484E1E">
        <w:t xml:space="preserve">is </w:t>
      </w:r>
      <w:r>
        <w:t xml:space="preserve">chosen under clause </w:t>
      </w:r>
      <w:r>
        <w:fldChar w:fldCharType="begin"/>
      </w:r>
      <w:r>
        <w:instrText xml:space="preserve"> REF _Ref83105267 \r \h </w:instrText>
      </w:r>
      <w:r>
        <w:fldChar w:fldCharType="separate"/>
      </w:r>
      <w:r w:rsidR="00ED27DD">
        <w:t>7.2</w:t>
      </w:r>
      <w:r>
        <w:fldChar w:fldCharType="end"/>
      </w:r>
      <w:r>
        <w:t>.</w:t>
      </w:r>
      <w:r w:rsidR="00484E1E">
        <w:t xml:space="preserve">  </w:t>
      </w:r>
      <w:r w:rsidR="0088526B">
        <w:t>I</w:t>
      </w:r>
      <w:r w:rsidR="00252380">
        <w:t>f</w:t>
      </w:r>
      <w:r w:rsidR="00484E1E">
        <w:t xml:space="preserve"> the </w:t>
      </w:r>
      <w:r w:rsidR="00FE58AB">
        <w:t>complex</w:t>
      </w:r>
      <w:r w:rsidR="0088526B">
        <w:t xml:space="preserve"> adjustment </w:t>
      </w:r>
      <w:r w:rsidR="00FE58AB">
        <w:t xml:space="preserve">formula </w:t>
      </w:r>
      <w:r w:rsidR="00484E1E">
        <w:t xml:space="preserve">is required, seek advice from </w:t>
      </w:r>
      <w:r w:rsidR="003C4BCE">
        <w:t>CFA</w:t>
      </w:r>
      <w:r w:rsidR="00484E1E">
        <w:t>.</w:t>
      </w:r>
    </w:p>
    <w:p w14:paraId="59926CF3" w14:textId="08B8AEEF" w:rsidR="00EF13FD" w:rsidRDefault="00850B28" w:rsidP="00DA7657">
      <w:pPr>
        <w:pStyle w:val="NoteToTenderers-ASDEFCON"/>
      </w:pPr>
      <w:r w:rsidRPr="008653AB">
        <w:t>Note to tenderers:</w:t>
      </w:r>
    </w:p>
    <w:p w14:paraId="1C700E95" w14:textId="4997B963" w:rsidR="00850B28" w:rsidRDefault="00B91C0D" w:rsidP="00891324">
      <w:pPr>
        <w:pStyle w:val="NoteToTenderers-ASDEFCON"/>
        <w:spacing w:before="120"/>
        <w:ind w:left="720" w:hanging="720"/>
      </w:pPr>
      <w:r>
        <w:t xml:space="preserve">Note </w:t>
      </w:r>
      <w:r w:rsidR="006664CB">
        <w:t>1</w:t>
      </w:r>
      <w:r>
        <w:t>:</w:t>
      </w:r>
      <w:r>
        <w:tab/>
      </w:r>
      <w:r w:rsidR="0062012C" w:rsidRPr="007B14E6">
        <w:t xml:space="preserve">For labour costs incurred </w:t>
      </w:r>
      <w:r w:rsidR="0062012C">
        <w:t>in Australia, t</w:t>
      </w:r>
      <w:r w:rsidR="00850B28" w:rsidRPr="008653AB">
        <w:t xml:space="preserve">he only Input based (cost of labour) index acceptable to the Commonwealth is ABS catalogue ‘Wage </w:t>
      </w:r>
      <w:r w:rsidR="00850B28">
        <w:t>Price</w:t>
      </w:r>
      <w:r w:rsidR="00850B28" w:rsidRPr="008653AB">
        <w:t xml:space="preserve"> Index’</w:t>
      </w:r>
      <w:r w:rsidR="00850B28">
        <w:t xml:space="preserve"> </w:t>
      </w:r>
      <w:r w:rsidR="006664CB">
        <w:t xml:space="preserve">- </w:t>
      </w:r>
      <w:r w:rsidR="00850B28">
        <w:t>Table 9B</w:t>
      </w:r>
      <w:r w:rsidR="00850B28" w:rsidRPr="008653AB">
        <w:t>.</w:t>
      </w:r>
    </w:p>
    <w:p w14:paraId="616A8D9A" w14:textId="264F02E6" w:rsidR="00EF13FD" w:rsidRDefault="007B14E6" w:rsidP="00FF2D33">
      <w:pPr>
        <w:pStyle w:val="NoteToTenderers-ASDEFCON"/>
        <w:spacing w:before="120"/>
        <w:ind w:left="720" w:hanging="720"/>
      </w:pPr>
      <w:r>
        <w:t xml:space="preserve">Note </w:t>
      </w:r>
      <w:r w:rsidR="006664CB">
        <w:t>2</w:t>
      </w:r>
      <w:r>
        <w:t>:</w:t>
      </w:r>
      <w:r>
        <w:tab/>
      </w:r>
      <w:r w:rsidRPr="007B14E6">
        <w:t>For labour costs incurred overseas, the labour index must be an appropriate index published by an agency of the relevant Government.</w:t>
      </w:r>
    </w:p>
    <w:p w14:paraId="4FC7394A" w14:textId="7FE374F7" w:rsidR="00EF13FD" w:rsidRDefault="00B91C0D" w:rsidP="00891324">
      <w:pPr>
        <w:pStyle w:val="NoteToTenderers-ASDEFCON"/>
        <w:ind w:left="720" w:hanging="720"/>
      </w:pPr>
      <w:r>
        <w:t xml:space="preserve">Note </w:t>
      </w:r>
      <w:r w:rsidR="006664CB">
        <w:t>3</w:t>
      </w:r>
      <w:r>
        <w:t>:</w:t>
      </w:r>
      <w:r>
        <w:tab/>
      </w:r>
      <w:r w:rsidR="00850B28" w:rsidRPr="008653AB">
        <w:t xml:space="preserve">For the Australian materials component, </w:t>
      </w:r>
      <w:r>
        <w:t>ABS catalogue ‘Producer Price Indexes, Australia’</w:t>
      </w:r>
      <w:r w:rsidR="006664CB">
        <w:t xml:space="preserve"> – Table 12</w:t>
      </w:r>
      <w:r>
        <w:t xml:space="preserve"> should be utilised.</w:t>
      </w:r>
    </w:p>
    <w:p w14:paraId="039BAEDE" w14:textId="7826BA0E" w:rsidR="00CD451E" w:rsidRDefault="00B91C0D" w:rsidP="00891324">
      <w:pPr>
        <w:pStyle w:val="NoteToTenderers-ASDEFCON"/>
        <w:ind w:left="720" w:hanging="720"/>
      </w:pPr>
      <w:r>
        <w:t xml:space="preserve">Note </w:t>
      </w:r>
      <w:r w:rsidR="006664CB">
        <w:t>4</w:t>
      </w:r>
      <w:r>
        <w:t>:</w:t>
      </w:r>
      <w:r>
        <w:tab/>
      </w:r>
      <w:r w:rsidR="00484E1E">
        <w:t>F</w:t>
      </w:r>
      <w:r w:rsidR="00850B28" w:rsidRPr="008653AB">
        <w:t xml:space="preserve">or </w:t>
      </w:r>
      <w:r w:rsidR="00484E1E">
        <w:t xml:space="preserve">the </w:t>
      </w:r>
      <w:r w:rsidR="00850B28" w:rsidRPr="008653AB">
        <w:t>imported materials</w:t>
      </w:r>
      <w:r w:rsidR="00484E1E">
        <w:t xml:space="preserve"> component</w:t>
      </w:r>
      <w:r w:rsidR="00850B28" w:rsidRPr="008653AB">
        <w:t xml:space="preserve">, the </w:t>
      </w:r>
      <w:r w:rsidR="00850B28" w:rsidRPr="004D1BA9">
        <w:t>index must be appropriate and published by an agency of the relevant Government.</w:t>
      </w:r>
    </w:p>
    <w:p w14:paraId="22460055" w14:textId="5CAFF00B" w:rsidR="00EF0DD2" w:rsidRDefault="00EF0DD2" w:rsidP="00F84CE6">
      <w:pPr>
        <w:pStyle w:val="COTCOCLV1-ASDEFCON"/>
      </w:pPr>
      <w:bookmarkStart w:id="134" w:name="_Hlt102552554"/>
      <w:bookmarkStart w:id="135" w:name="_Hlt103049930"/>
      <w:bookmarkStart w:id="136" w:name="_Hlt96426168"/>
      <w:bookmarkStart w:id="137" w:name="_Ref74301458"/>
      <w:bookmarkStart w:id="138" w:name="_Toc74636437"/>
      <w:bookmarkStart w:id="139" w:name="_Toc124228612"/>
      <w:bookmarkEnd w:id="134"/>
      <w:bookmarkEnd w:id="135"/>
      <w:bookmarkEnd w:id="136"/>
      <w:r>
        <w:t>Schedule of Rates</w:t>
      </w:r>
      <w:r w:rsidRPr="002A29EA">
        <w:t xml:space="preserve"> (</w:t>
      </w:r>
      <w:r w:rsidR="00757448">
        <w:t>Optional</w:t>
      </w:r>
      <w:r w:rsidRPr="002A29EA">
        <w:t>)</w:t>
      </w:r>
      <w:bookmarkEnd w:id="137"/>
      <w:bookmarkEnd w:id="138"/>
      <w:bookmarkEnd w:id="139"/>
    </w:p>
    <w:p w14:paraId="57E19678" w14:textId="162943AF" w:rsidR="00EF0DD2" w:rsidRDefault="00EF0DD2" w:rsidP="00F84CE6">
      <w:pPr>
        <w:pStyle w:val="NoteToTenderers-ASDEFCON"/>
      </w:pPr>
      <w:r w:rsidRPr="002A29EA">
        <w:t xml:space="preserve">Note to tenderers:  Annex </w:t>
      </w:r>
      <w:r w:rsidR="00844A45">
        <w:t>G</w:t>
      </w:r>
      <w:r w:rsidRPr="002A29EA">
        <w:t xml:space="preserve"> will consist of an amalgamation of the </w:t>
      </w:r>
      <w:r>
        <w:t xml:space="preserve">SPTPW ‘Schedule of Rates’ and ‘Labour Pricing’ </w:t>
      </w:r>
      <w:r w:rsidR="00844A45">
        <w:t>worksheets</w:t>
      </w:r>
      <w:r>
        <w:t xml:space="preserve"> for </w:t>
      </w:r>
      <w:r w:rsidRPr="002A29EA">
        <w:t>the successful tenderer’s response</w:t>
      </w:r>
      <w:r w:rsidDel="001B27D7">
        <w:t xml:space="preserve"> </w:t>
      </w:r>
      <w:r>
        <w:t xml:space="preserve">to </w:t>
      </w:r>
      <w:r w:rsidRPr="002A29EA">
        <w:t>TDR D</w:t>
      </w:r>
      <w:r w:rsidR="00844A45">
        <w:t>,</w:t>
      </w:r>
      <w:r w:rsidRPr="00E904B5">
        <w:t xml:space="preserve"> </w:t>
      </w:r>
      <w:r w:rsidRPr="0066273A">
        <w:t xml:space="preserve">and any negotiated </w:t>
      </w:r>
      <w:r w:rsidR="00844A45">
        <w:t>changes</w:t>
      </w:r>
      <w:r>
        <w:t>.</w:t>
      </w:r>
    </w:p>
    <w:p w14:paraId="530A25F3" w14:textId="1DC1AD6A" w:rsidR="00EF0DD2" w:rsidRDefault="00EF0DD2" w:rsidP="00F84CE6">
      <w:pPr>
        <w:pStyle w:val="COTCOCLV2-ASDEFCON"/>
      </w:pPr>
      <w:r>
        <w:t>Labour R</w:t>
      </w:r>
      <w:r w:rsidRPr="002A29EA">
        <w:t>ates</w:t>
      </w:r>
      <w:r>
        <w:t xml:space="preserve"> and Margins</w:t>
      </w:r>
    </w:p>
    <w:p w14:paraId="40A248F4" w14:textId="458F77EF" w:rsidR="00EF0DD2" w:rsidRDefault="00EF0DD2" w:rsidP="00EF0DD2">
      <w:pPr>
        <w:pStyle w:val="COTCOCLV3-ASDEFCON"/>
      </w:pPr>
      <w:r>
        <w:t xml:space="preserve">The Schedule of Labour Rates for the Contract is detailed in the file: </w:t>
      </w:r>
      <w:r w:rsidRPr="00A70BA6">
        <w:rPr>
          <w:b/>
        </w:rPr>
        <w:fldChar w:fldCharType="begin">
          <w:ffData>
            <w:name w:val=""/>
            <w:enabled/>
            <w:calcOnExit w:val="0"/>
            <w:textInput>
              <w:default w:val="(…INSERT the file name for the 'Labour Rates' tab from the workbook…)"/>
            </w:textInput>
          </w:ffData>
        </w:fldChar>
      </w:r>
      <w:r w:rsidRPr="00A70BA6">
        <w:rPr>
          <w:b/>
        </w:rPr>
        <w:instrText xml:space="preserve"> FORMTEXT </w:instrText>
      </w:r>
      <w:r w:rsidRPr="00A70BA6">
        <w:rPr>
          <w:b/>
        </w:rPr>
      </w:r>
      <w:r w:rsidRPr="00A70BA6">
        <w:rPr>
          <w:b/>
        </w:rPr>
        <w:fldChar w:fldCharType="separate"/>
      </w:r>
      <w:r w:rsidR="00E9671B">
        <w:rPr>
          <w:b/>
          <w:noProof/>
        </w:rPr>
        <w:t>(…INSERT the file name for the 'Labour Rates' tab from the workbook…)</w:t>
      </w:r>
      <w:r w:rsidRPr="00A70BA6">
        <w:rPr>
          <w:b/>
        </w:rPr>
        <w:fldChar w:fldCharType="end"/>
      </w:r>
      <w:r>
        <w:t>, and forms Schedule 1 to Annex G to this Attachment.</w:t>
      </w:r>
    </w:p>
    <w:p w14:paraId="2CD58B23" w14:textId="0405D9A9" w:rsidR="00EF0DD2" w:rsidRDefault="00EF0DD2" w:rsidP="00EF0DD2">
      <w:pPr>
        <w:pStyle w:val="COTCOCLV3-ASDEFCON"/>
      </w:pPr>
      <w:r>
        <w:t xml:space="preserve">The Schedule of Margins for the Contract is detailed in the file: </w:t>
      </w:r>
      <w:r w:rsidRPr="00A70BA6">
        <w:rPr>
          <w:b/>
        </w:rPr>
        <w:fldChar w:fldCharType="begin">
          <w:ffData>
            <w:name w:val=""/>
            <w:enabled/>
            <w:calcOnExit w:val="0"/>
            <w:textInput>
              <w:default w:val="(…INSERT the file name for the 'Schedule of Margins' tab from the workbook…)"/>
            </w:textInput>
          </w:ffData>
        </w:fldChar>
      </w:r>
      <w:r w:rsidRPr="00A70BA6">
        <w:rPr>
          <w:b/>
        </w:rPr>
        <w:instrText xml:space="preserve"> FORMTEXT </w:instrText>
      </w:r>
      <w:r w:rsidRPr="00A70BA6">
        <w:rPr>
          <w:b/>
        </w:rPr>
      </w:r>
      <w:r w:rsidRPr="00A70BA6">
        <w:rPr>
          <w:b/>
        </w:rPr>
        <w:fldChar w:fldCharType="separate"/>
      </w:r>
      <w:r w:rsidR="00E9671B">
        <w:rPr>
          <w:b/>
          <w:noProof/>
        </w:rPr>
        <w:t>(…INSERT the file name for the 'Schedule of Margins' tab from the workbook…)</w:t>
      </w:r>
      <w:r w:rsidRPr="00A70BA6">
        <w:rPr>
          <w:b/>
        </w:rPr>
        <w:fldChar w:fldCharType="end"/>
      </w:r>
      <w:r>
        <w:t>, and forms Schedule 2 to Annex G to this Attachment.</w:t>
      </w:r>
    </w:p>
    <w:p w14:paraId="17479708" w14:textId="77777777" w:rsidR="00EF0DD2" w:rsidRDefault="00EF0DD2" w:rsidP="00EF0DD2">
      <w:pPr>
        <w:pStyle w:val="COTCOCLV3-ASDEFCON"/>
      </w:pPr>
      <w:r>
        <w:t xml:space="preserve">The </w:t>
      </w:r>
      <w:r w:rsidRPr="002A29EA">
        <w:t>labour</w:t>
      </w:r>
      <w:r>
        <w:t xml:space="preserve"> rates</w:t>
      </w:r>
      <w:r w:rsidRPr="002A29EA">
        <w:t xml:space="preserve"> and </w:t>
      </w:r>
      <w:r>
        <w:t>margins</w:t>
      </w:r>
      <w:r w:rsidRPr="002A29EA">
        <w:t xml:space="preserve"> </w:t>
      </w:r>
      <w:r>
        <w:t xml:space="preserve">that shall </w:t>
      </w:r>
      <w:r w:rsidRPr="002A29EA">
        <w:t>be applied by the Contractor (and Approved Subcontractors)</w:t>
      </w:r>
      <w:r w:rsidRPr="00EF07AA">
        <w:t xml:space="preserve"> </w:t>
      </w:r>
      <w:r w:rsidRPr="002A29EA">
        <w:t>in all CCPs under the Contract</w:t>
      </w:r>
      <w:r>
        <w:t xml:space="preserve"> are detailed in the Schedule of Labour Rates and the Schedule of Margins.</w:t>
      </w:r>
    </w:p>
    <w:p w14:paraId="01E461E2" w14:textId="3234A38C" w:rsidR="00EF0DD2" w:rsidRPr="00EF0DD2" w:rsidRDefault="00EF0DD2" w:rsidP="00D343E9">
      <w:pPr>
        <w:pStyle w:val="COTCOCLV3-ASDEFCON"/>
      </w:pPr>
      <w:r>
        <w:t xml:space="preserve">Subject to clause </w:t>
      </w:r>
      <w:r w:rsidRPr="002A29EA">
        <w:t>1</w:t>
      </w:r>
      <w:r>
        <w:t>1</w:t>
      </w:r>
      <w:r w:rsidRPr="002A29EA">
        <w:t>.1.</w:t>
      </w:r>
      <w:r w:rsidR="00916AEC">
        <w:t>7</w:t>
      </w:r>
      <w:r w:rsidRPr="00F61D24">
        <w:t xml:space="preserve"> </w:t>
      </w:r>
      <w:r w:rsidRPr="00C77416">
        <w:t xml:space="preserve">of the </w:t>
      </w:r>
      <w:r>
        <w:t xml:space="preserve">COC, the </w:t>
      </w:r>
      <w:r w:rsidRPr="002A29EA">
        <w:t>labour</w:t>
      </w:r>
      <w:r>
        <w:t xml:space="preserve"> rates</w:t>
      </w:r>
      <w:r w:rsidRPr="002A29EA">
        <w:t xml:space="preserve"> and </w:t>
      </w:r>
      <w:r>
        <w:t>margins</w:t>
      </w:r>
      <w:r w:rsidRPr="002A29EA">
        <w:t xml:space="preserve"> </w:t>
      </w:r>
      <w:r>
        <w:t xml:space="preserve">that shall </w:t>
      </w:r>
      <w:r w:rsidRPr="002A29EA">
        <w:t>be applied by the Contractor (and Approved Subcontractors)</w:t>
      </w:r>
      <w:r w:rsidRPr="00EF07AA">
        <w:t xml:space="preserve"> </w:t>
      </w:r>
      <w:r>
        <w:t>for the cost of preparation of</w:t>
      </w:r>
      <w:r w:rsidRPr="002A29EA">
        <w:t xml:space="preserve"> all CCPs under the Contract</w:t>
      </w:r>
      <w:r>
        <w:t xml:space="preserve"> are detailed in the Schedule of Labour Rates and the Schedule of Margins.</w:t>
      </w:r>
    </w:p>
    <w:p w14:paraId="22DE062B" w14:textId="77777777" w:rsidR="00086824" w:rsidRDefault="00086824" w:rsidP="00DA7657">
      <w:pPr>
        <w:pStyle w:val="COTCOCLV1-ASDEFCON"/>
      </w:pPr>
      <w:bookmarkStart w:id="140" w:name="_Toc74636438"/>
      <w:bookmarkStart w:id="141" w:name="_Toc124228613"/>
      <w:bookmarkStart w:id="142" w:name="_Toc97811153"/>
      <w:r>
        <w:t>Australian Contract Expenditure (CORE)</w:t>
      </w:r>
      <w:bookmarkEnd w:id="140"/>
      <w:bookmarkEnd w:id="141"/>
      <w:bookmarkEnd w:id="142"/>
    </w:p>
    <w:p w14:paraId="0F4360BD" w14:textId="106B4AF0" w:rsidR="00086824" w:rsidRDefault="00086824" w:rsidP="00DA7657">
      <w:pPr>
        <w:pStyle w:val="COTCOCLV2-ASDEFCON"/>
      </w:pPr>
      <w:r>
        <w:t>Australian Cont</w:t>
      </w:r>
      <w:r w:rsidR="00BD49BB">
        <w:t>r</w:t>
      </w:r>
      <w:r>
        <w:t>act Expenditure Amounts</w:t>
      </w:r>
      <w:r w:rsidR="00177357">
        <w:t xml:space="preserve"> (Core)</w:t>
      </w:r>
    </w:p>
    <w:p w14:paraId="24066101" w14:textId="58F264D1" w:rsidR="000A6ED3" w:rsidRPr="00CF4D9B" w:rsidRDefault="000A6ED3" w:rsidP="00A25A18">
      <w:pPr>
        <w:pStyle w:val="NoteToTenderers-ASDEFCON"/>
      </w:pPr>
      <w:r>
        <w:t>Note</w:t>
      </w:r>
      <w:r w:rsidR="00AF598C">
        <w:t xml:space="preserve"> to tenderers</w:t>
      </w:r>
      <w:r>
        <w:t xml:space="preserve">: </w:t>
      </w:r>
      <w:r w:rsidR="004B62F1">
        <w:t xml:space="preserve"> </w:t>
      </w:r>
      <w:r>
        <w:t xml:space="preserve">The following formula is built into the SPTPW for applicable </w:t>
      </w:r>
      <w:r w:rsidR="007D5C4F">
        <w:t xml:space="preserve">worksheets and </w:t>
      </w:r>
      <w:r>
        <w:t>component price calculations.</w:t>
      </w:r>
    </w:p>
    <w:p w14:paraId="22A76B75" w14:textId="66128C0D" w:rsidR="000A6ED3" w:rsidRDefault="00C01AEC" w:rsidP="000A6ED3">
      <w:pPr>
        <w:pStyle w:val="COTCOCLV3-ASDEFCON"/>
      </w:pPr>
      <w:bookmarkStart w:id="143" w:name="_Ref83222967"/>
      <w:r>
        <w:t>Amounts for</w:t>
      </w:r>
      <w:r w:rsidR="00737EE7">
        <w:t xml:space="preserve"> </w:t>
      </w:r>
      <w:r w:rsidR="00D863E5">
        <w:t xml:space="preserve">planned </w:t>
      </w:r>
      <w:r w:rsidR="00737EE7">
        <w:t>Australian Cont</w:t>
      </w:r>
      <w:r w:rsidR="00BD49BB">
        <w:t>r</w:t>
      </w:r>
      <w:r w:rsidR="00737EE7">
        <w:t>act Expenditure (ACE)</w:t>
      </w:r>
      <w:r w:rsidR="007D5C4F">
        <w:t xml:space="preserve"> and </w:t>
      </w:r>
      <w:r w:rsidR="00D863E5">
        <w:t xml:space="preserve">planned </w:t>
      </w:r>
      <w:r w:rsidR="007D5C4F">
        <w:t>Imported Cont</w:t>
      </w:r>
      <w:r w:rsidR="00BD49BB">
        <w:t>r</w:t>
      </w:r>
      <w:r w:rsidR="007D5C4F">
        <w:t xml:space="preserve">act Expenditure (ICE) are </w:t>
      </w:r>
      <w:r w:rsidR="00737EE7">
        <w:t xml:space="preserve">to be </w:t>
      </w:r>
      <w:r w:rsidR="000A6ED3">
        <w:t>determined</w:t>
      </w:r>
      <w:r w:rsidR="00737EE7">
        <w:t xml:space="preserve"> in accordance with clause 7.15</w:t>
      </w:r>
      <w:r w:rsidR="00737EE7" w:rsidRPr="00BC2EB3">
        <w:t xml:space="preserve"> </w:t>
      </w:r>
      <w:r w:rsidR="000A6ED3">
        <w:t>of the COC and</w:t>
      </w:r>
      <w:r>
        <w:t>,</w:t>
      </w:r>
      <w:r w:rsidR="00AB41C2">
        <w:t xml:space="preserve"> </w:t>
      </w:r>
      <w:r>
        <w:t xml:space="preserve">when required to be </w:t>
      </w:r>
      <w:r w:rsidR="000E3773">
        <w:t>forecast for applicable payment types</w:t>
      </w:r>
      <w:r>
        <w:t xml:space="preserve"> under the Contract, </w:t>
      </w:r>
      <w:r w:rsidR="000A6ED3">
        <w:t>a</w:t>
      </w:r>
      <w:r w:rsidR="000E3773">
        <w:t xml:space="preserve"> calculated</w:t>
      </w:r>
      <w:r w:rsidR="000A6ED3">
        <w:t xml:space="preserve"> ACE percentage is </w:t>
      </w:r>
      <w:r>
        <w:t>to be determined</w:t>
      </w:r>
      <w:r w:rsidR="000A6ED3">
        <w:t xml:space="preserve"> in accordance with the following formula:</w:t>
      </w:r>
      <w:bookmarkEnd w:id="143"/>
    </w:p>
    <w:p w14:paraId="0BD22EEA" w14:textId="254D175E" w:rsidR="000A6ED3" w:rsidRPr="0087367E" w:rsidRDefault="00521AF6" w:rsidP="00DA7657">
      <w:pPr>
        <w:pStyle w:val="ASDEFCONNormal"/>
      </w:pPr>
      <m:oMathPara>
        <m:oMath>
          <m:r>
            <w:rPr>
              <w:rFonts w:ascii="Cambria Math" w:hAnsi="Cambria Math"/>
            </w:rPr>
            <m:t>calculated ACE</m:t>
          </m:r>
          <m:r>
            <m:rPr>
              <m:sty m:val="p"/>
            </m:rPr>
            <w:rPr>
              <w:rFonts w:ascii="Cambria Math" w:hAnsi="Cambria Math"/>
            </w:rPr>
            <m:t>%=</m:t>
          </m:r>
          <m:f>
            <m:fPr>
              <m:ctrlPr>
                <w:rPr>
                  <w:rFonts w:ascii="Cambria Math" w:hAnsi="Cambria Math"/>
                </w:rPr>
              </m:ctrlPr>
            </m:fPr>
            <m:num>
              <m:r>
                <w:rPr>
                  <w:rFonts w:ascii="Cambria Math" w:hAnsi="Cambria Math"/>
                </w:rPr>
                <m:t>planned ACE</m:t>
              </m:r>
            </m:num>
            <m:den>
              <m:r>
                <w:rPr>
                  <w:rFonts w:ascii="Cambria Math" w:hAnsi="Cambria Math"/>
                </w:rPr>
                <m:t>planned ACE</m:t>
              </m:r>
              <m:r>
                <m:rPr>
                  <m:sty m:val="p"/>
                </m:rPr>
                <w:rPr>
                  <w:rFonts w:ascii="Cambria Math" w:hAnsi="Cambria Math"/>
                </w:rPr>
                <m:t>+</m:t>
              </m:r>
              <m:r>
                <w:rPr>
                  <w:rFonts w:ascii="Cambria Math" w:hAnsi="Cambria Math"/>
                </w:rPr>
                <m:t>planned</m:t>
              </m:r>
              <m:r>
                <m:rPr>
                  <m:sty m:val="p"/>
                </m:rPr>
                <w:rPr>
                  <w:rFonts w:ascii="Cambria Math" w:hAnsi="Cambria Math"/>
                </w:rPr>
                <m:t xml:space="preserve"> </m:t>
              </m:r>
              <m:r>
                <w:rPr>
                  <w:rFonts w:ascii="Cambria Math" w:hAnsi="Cambria Math"/>
                </w:rPr>
                <m:t>ICE</m:t>
              </m:r>
            </m:den>
          </m:f>
          <m:r>
            <m:rPr>
              <m:sty m:val="p"/>
            </m:rPr>
            <w:rPr>
              <w:rFonts w:ascii="Cambria Math" w:hAnsi="Cambria Math"/>
            </w:rPr>
            <m:t>*100</m:t>
          </m:r>
        </m:oMath>
      </m:oMathPara>
    </w:p>
    <w:p w14:paraId="0A54FB5E" w14:textId="767ED18F" w:rsidR="00623908" w:rsidRDefault="009F7827" w:rsidP="00C65436">
      <w:pPr>
        <w:pStyle w:val="NoteToDrafters-ASDEFCON"/>
      </w:pPr>
      <w:r>
        <w:t xml:space="preserve">Note to </w:t>
      </w:r>
      <w:r w:rsidR="00B856BB">
        <w:t xml:space="preserve">drafters: </w:t>
      </w:r>
      <w:r w:rsidR="004B62F1">
        <w:t xml:space="preserve"> </w:t>
      </w:r>
      <w:r w:rsidR="0054744A">
        <w:t>If</w:t>
      </w:r>
      <w:r w:rsidR="00570F65">
        <w:t xml:space="preserve"> the Recurring Services Fee for the Contract is expected to exceed A$20 million per annum, the</w:t>
      </w:r>
      <w:r w:rsidR="0054744A">
        <w:t>n</w:t>
      </w:r>
      <w:r w:rsidR="00570F65">
        <w:t xml:space="preserve"> Prescribed ACE Percentages </w:t>
      </w:r>
      <w:r w:rsidR="000636B3">
        <w:t xml:space="preserve">against the Recurring Services Fee </w:t>
      </w:r>
      <w:r w:rsidR="00570F65">
        <w:t xml:space="preserve">will be </w:t>
      </w:r>
      <w:r w:rsidR="0054744A">
        <w:t>included</w:t>
      </w:r>
      <w:r w:rsidR="00570F65">
        <w:t xml:space="preserve"> </w:t>
      </w:r>
      <w:r w:rsidR="0054744A">
        <w:t>at</w:t>
      </w:r>
      <w:r w:rsidR="00570F65">
        <w:t xml:space="preserve"> Attachment F</w:t>
      </w:r>
      <w:r w:rsidR="00EE1733">
        <w:t xml:space="preserve"> (refer to Attachment F and TDR H)</w:t>
      </w:r>
      <w:r w:rsidR="00570F65">
        <w:t xml:space="preserve">.  Option A, below, </w:t>
      </w:r>
      <w:r w:rsidR="0054744A">
        <w:t>is to</w:t>
      </w:r>
      <w:r w:rsidR="00570F65">
        <w:t xml:space="preserve"> be included </w:t>
      </w:r>
      <w:r w:rsidR="00570F65">
        <w:lastRenderedPageBreak/>
        <w:t xml:space="preserve">when any resultant Contract </w:t>
      </w:r>
      <w:r w:rsidR="0054744A">
        <w:t>will</w:t>
      </w:r>
      <w:r w:rsidR="00570F65">
        <w:t xml:space="preserve"> </w:t>
      </w:r>
      <w:r w:rsidR="002673EB">
        <w:t>NOT</w:t>
      </w:r>
      <w:r w:rsidR="00570F65">
        <w:t xml:space="preserve"> </w:t>
      </w:r>
      <w:r w:rsidR="0054744A">
        <w:t>include</w:t>
      </w:r>
      <w:r w:rsidR="00570F65">
        <w:t xml:space="preserve"> Prescribed ACE Percentages, while Option B </w:t>
      </w:r>
      <w:r w:rsidR="0054744A">
        <w:t>is to</w:t>
      </w:r>
      <w:r w:rsidR="00570F65">
        <w:t xml:space="preserve"> be included </w:t>
      </w:r>
      <w:r w:rsidR="0054744A">
        <w:t>when</w:t>
      </w:r>
      <w:r w:rsidR="00570F65">
        <w:t xml:space="preserve"> any re</w:t>
      </w:r>
      <w:r w:rsidR="0054744A">
        <w:t xml:space="preserve">sultant Contract </w:t>
      </w:r>
      <w:r w:rsidR="002673EB">
        <w:t xml:space="preserve">WILL </w:t>
      </w:r>
      <w:r w:rsidR="0054744A">
        <w:t>include Prescribed ACE Percentages.</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C93848" w14:paraId="743B31C6" w14:textId="77777777" w:rsidTr="00C93848">
        <w:tc>
          <w:tcPr>
            <w:tcW w:w="9071" w:type="dxa"/>
            <w:shd w:val="clear" w:color="auto" w:fill="auto"/>
          </w:tcPr>
          <w:p w14:paraId="1DF175D6" w14:textId="42C1FF4E" w:rsidR="00C93848" w:rsidRDefault="00C93848" w:rsidP="00C93848">
            <w:pPr>
              <w:pStyle w:val="ASDEFCONOption"/>
            </w:pPr>
            <w:r>
              <w:t xml:space="preserve">Option A: </w:t>
            </w:r>
            <w:r w:rsidR="004B62F1">
              <w:t xml:space="preserve"> </w:t>
            </w:r>
            <w:r>
              <w:t>Include this option if the Contract will NOT include Prescribed ACE Percentages.</w:t>
            </w:r>
          </w:p>
          <w:p w14:paraId="62DA855D" w14:textId="1AA3B85B" w:rsidR="00C93848" w:rsidRDefault="00C93848" w:rsidP="003F3126">
            <w:pPr>
              <w:pStyle w:val="COTCOCLV3-ASDEFCON"/>
            </w:pPr>
            <w:r>
              <w:t xml:space="preserve">Where the Contractor is required to forecast </w:t>
            </w:r>
            <w:r w:rsidR="00A94AF2">
              <w:t xml:space="preserve">a </w:t>
            </w:r>
            <w:r w:rsidR="001F10D5">
              <w:t>calculate</w:t>
            </w:r>
            <w:r w:rsidR="00A94AF2">
              <w:t>d</w:t>
            </w:r>
            <w:r>
              <w:t xml:space="preserve"> ACE percentage </w:t>
            </w:r>
            <w:r w:rsidR="007A6256">
              <w:t>for Recurring Services Fees</w:t>
            </w:r>
            <w:r w:rsidR="00A94AF2">
              <w:t>,</w:t>
            </w:r>
            <w:r w:rsidR="001F10D5">
              <w:t xml:space="preserve"> for a given period</w:t>
            </w:r>
            <w:r w:rsidR="007A6256">
              <w:t xml:space="preserve"> under the Contract</w:t>
            </w:r>
            <w:r w:rsidR="001F10D5">
              <w:t xml:space="preserve"> </w:t>
            </w:r>
            <w:r w:rsidR="003F3126">
              <w:t>(</w:t>
            </w:r>
            <w:proofErr w:type="spellStart"/>
            <w:r w:rsidR="003F3126">
              <w:t>eg</w:t>
            </w:r>
            <w:proofErr w:type="spellEnd"/>
            <w:r w:rsidR="003F3126">
              <w:t>, for the duration of a Core Services Fees table)</w:t>
            </w:r>
            <w:r>
              <w:t xml:space="preserve">, the Contractor shall use the ACE percentages from the </w:t>
            </w:r>
            <w:r w:rsidR="007A6256">
              <w:t xml:space="preserve">schedules to Annex B </w:t>
            </w:r>
            <w:r>
              <w:t xml:space="preserve">or </w:t>
            </w:r>
            <w:r w:rsidR="005E751C">
              <w:t xml:space="preserve">provide </w:t>
            </w:r>
            <w:r w:rsidR="007A6256">
              <w:t xml:space="preserve">justification </w:t>
            </w:r>
            <w:r>
              <w:t xml:space="preserve">to the Commonwealth, in writing, </w:t>
            </w:r>
            <w:r w:rsidR="005E751C">
              <w:t>for</w:t>
            </w:r>
            <w:r w:rsidR="005E751C" w:rsidRPr="009F7827">
              <w:t xml:space="preserve"> </w:t>
            </w:r>
            <w:r>
              <w:t>the use of</w:t>
            </w:r>
            <w:r w:rsidR="005E751C">
              <w:t xml:space="preserve"> any </w:t>
            </w:r>
            <w:r>
              <w:t xml:space="preserve">alternative </w:t>
            </w:r>
            <w:r w:rsidR="005E751C">
              <w:t>estimate</w:t>
            </w:r>
            <w:r>
              <w:t>.</w:t>
            </w:r>
          </w:p>
        </w:tc>
      </w:tr>
    </w:tbl>
    <w:p w14:paraId="42ED1468" w14:textId="1DACC2A0" w:rsidR="00623908" w:rsidRDefault="00623908" w:rsidP="00DA7657">
      <w:pPr>
        <w:pStyle w:val="ASDEFCONOptionSpace"/>
      </w:pPr>
    </w:p>
    <w:tbl>
      <w:tblPr>
        <w:tblW w:w="907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214AFD" w14:paraId="65E95EF9" w14:textId="77777777" w:rsidTr="00A250CD">
        <w:tc>
          <w:tcPr>
            <w:tcW w:w="9071" w:type="dxa"/>
            <w:shd w:val="clear" w:color="auto" w:fill="auto"/>
          </w:tcPr>
          <w:p w14:paraId="44ED62F4" w14:textId="28FD4A1F" w:rsidR="00214AFD" w:rsidRDefault="00214AFD" w:rsidP="00A25A18">
            <w:pPr>
              <w:pStyle w:val="ASDEFCONOption"/>
              <w:keepNext w:val="0"/>
            </w:pPr>
            <w:r>
              <w:t>Option B:</w:t>
            </w:r>
            <w:r w:rsidR="004B62F1">
              <w:t xml:space="preserve"> </w:t>
            </w:r>
            <w:r>
              <w:t xml:space="preserve"> Include this option if the Contract WILL include Prescribed ACE Percentages.</w:t>
            </w:r>
          </w:p>
          <w:p w14:paraId="61FA0514" w14:textId="38DAFF5E" w:rsidR="00214AFD" w:rsidRDefault="00214AFD" w:rsidP="00214AFD">
            <w:pPr>
              <w:pStyle w:val="COTCOCLV3-ASDEFCON"/>
            </w:pPr>
            <w:r>
              <w:t xml:space="preserve">For Recurring Services (including Core Services and, if applicable, Excluded Services), </w:t>
            </w:r>
            <w:r>
              <w:fldChar w:fldCharType="begin"/>
            </w:r>
            <w:r>
              <w:instrText xml:space="preserve"> REF _Ref47944345 \h </w:instrText>
            </w:r>
            <w:r>
              <w:fldChar w:fldCharType="separate"/>
            </w:r>
            <w:r w:rsidR="00ED27DD">
              <w:t>Table B-</w:t>
            </w:r>
            <w:r w:rsidR="00ED27DD">
              <w:rPr>
                <w:noProof/>
              </w:rPr>
              <w:t>1</w:t>
            </w:r>
            <w:r>
              <w:fldChar w:fldCharType="end"/>
            </w:r>
            <w:r>
              <w:t xml:space="preserve"> identifies:</w:t>
            </w:r>
          </w:p>
          <w:p w14:paraId="4FA1B352" w14:textId="7A30500A" w:rsidR="00214AFD" w:rsidRDefault="00214AFD" w:rsidP="000C2509">
            <w:pPr>
              <w:pStyle w:val="COTCOCLV4-ASDEFCON"/>
            </w:pPr>
            <w:r>
              <w:t xml:space="preserve">each </w:t>
            </w:r>
            <w:r w:rsidR="00B62BAD">
              <w:t xml:space="preserve">ACE measurement period, including the </w:t>
            </w:r>
            <w:r>
              <w:t xml:space="preserve">ACE Measurement Point (column </w:t>
            </w:r>
            <w:r w:rsidR="003E0530">
              <w:t>as defined in</w:t>
            </w:r>
            <w:r>
              <w:t xml:space="preserve"> Attachment F;</w:t>
            </w:r>
          </w:p>
          <w:p w14:paraId="09692F94" w14:textId="1306F690" w:rsidR="00214AFD" w:rsidRDefault="00214AFD" w:rsidP="000C2509">
            <w:pPr>
              <w:pStyle w:val="COTCOCLV4-ASDEFCON"/>
            </w:pPr>
            <w:r>
              <w:t>the</w:t>
            </w:r>
            <w:r w:rsidRPr="00DC2AE1">
              <w:t xml:space="preserve"> </w:t>
            </w:r>
            <w:r w:rsidR="00521AF6">
              <w:t xml:space="preserve">planned </w:t>
            </w:r>
            <w:r>
              <w:t>ACE</w:t>
            </w:r>
            <w:r w:rsidRPr="00683764">
              <w:t xml:space="preserve"> </w:t>
            </w:r>
            <w:r w:rsidR="00B62BAD">
              <w:t xml:space="preserve">amount </w:t>
            </w:r>
            <w:r>
              <w:t xml:space="preserve">(column b) and the </w:t>
            </w:r>
            <w:r w:rsidR="00521AF6">
              <w:t xml:space="preserve">planned </w:t>
            </w:r>
            <w:r>
              <w:t xml:space="preserve">ICE </w:t>
            </w:r>
            <w:r w:rsidR="00B62BAD">
              <w:t xml:space="preserve">amount </w:t>
            </w:r>
            <w:r>
              <w:t xml:space="preserve">(column c) </w:t>
            </w:r>
            <w:r w:rsidR="00B62BAD">
              <w:t>for the applicable</w:t>
            </w:r>
            <w:r>
              <w:t xml:space="preserve"> ACE </w:t>
            </w:r>
            <w:r w:rsidR="00B62BAD">
              <w:t>m</w:t>
            </w:r>
            <w:r>
              <w:t xml:space="preserve">easurement </w:t>
            </w:r>
            <w:r w:rsidR="00B62BAD">
              <w:t>period,</w:t>
            </w:r>
            <w:r>
              <w:t xml:space="preserve"> using the pricing details contained in Annex B to this Attachment B; and</w:t>
            </w:r>
          </w:p>
          <w:p w14:paraId="2352EBA0" w14:textId="0845D318" w:rsidR="00214AFD" w:rsidRDefault="00214AFD" w:rsidP="000C2509">
            <w:pPr>
              <w:pStyle w:val="COTCOCLV4-ASDEFCON"/>
            </w:pPr>
            <w:proofErr w:type="gramStart"/>
            <w:r>
              <w:t>a</w:t>
            </w:r>
            <w:proofErr w:type="gramEnd"/>
            <w:r>
              <w:t xml:space="preserve"> calculated ACE percentage (column d), calculated in accordance with clause </w:t>
            </w:r>
            <w:r>
              <w:fldChar w:fldCharType="begin"/>
            </w:r>
            <w:r>
              <w:instrText xml:space="preserve"> REF _Ref83222967 \r \h </w:instrText>
            </w:r>
            <w:r>
              <w:fldChar w:fldCharType="separate"/>
            </w:r>
            <w:r w:rsidR="00ED27DD">
              <w:t>9.1.1</w:t>
            </w:r>
            <w:r>
              <w:fldChar w:fldCharType="end"/>
            </w:r>
            <w:r>
              <w:t>.</w:t>
            </w:r>
          </w:p>
          <w:p w14:paraId="53D1E7E1" w14:textId="07A5375F" w:rsidR="00214AFD" w:rsidRDefault="00214AFD" w:rsidP="00214AFD">
            <w:pPr>
              <w:pStyle w:val="COTCOCLV3-ASDEFCON"/>
            </w:pPr>
            <w:r>
              <w:t>The Prescribed ACE Percentage</w:t>
            </w:r>
            <w:r w:rsidR="00D863E5">
              <w:t>s,</w:t>
            </w:r>
            <w:r>
              <w:t xml:space="preserve"> included at Attachment F as AIC Obligation</w:t>
            </w:r>
            <w:r w:rsidR="00D863E5">
              <w:t>s,</w:t>
            </w:r>
            <w:r>
              <w:t xml:space="preserve"> shall be based on the corresponding calculated ACE Percentage</w:t>
            </w:r>
            <w:r w:rsidR="00D863E5">
              <w:t>s</w:t>
            </w:r>
            <w:r>
              <w:t xml:space="preserve"> in </w:t>
            </w:r>
            <w:r>
              <w:fldChar w:fldCharType="begin"/>
            </w:r>
            <w:r>
              <w:instrText xml:space="preserve"> REF _Ref47944345 \h </w:instrText>
            </w:r>
            <w:r>
              <w:fldChar w:fldCharType="separate"/>
            </w:r>
            <w:r w:rsidR="00ED27DD">
              <w:t>Table B-</w:t>
            </w:r>
            <w:r w:rsidR="00ED27DD">
              <w:rPr>
                <w:noProof/>
              </w:rPr>
              <w:t>1</w:t>
            </w:r>
            <w:r>
              <w:fldChar w:fldCharType="end"/>
            </w:r>
            <w:r>
              <w:t>.</w:t>
            </w:r>
          </w:p>
          <w:p w14:paraId="5E56C10C" w14:textId="68883BF2" w:rsidR="0065700D" w:rsidRDefault="0065700D" w:rsidP="007121E0">
            <w:pPr>
              <w:pStyle w:val="Note-ASDEFCON"/>
            </w:pPr>
            <w:r>
              <w:t>Note:  The Prescribed ACE Percentage may be different to the calculated ACE percentage.</w:t>
            </w:r>
          </w:p>
          <w:p w14:paraId="52A60F9C" w14:textId="5805367B" w:rsidR="00214AFD" w:rsidRDefault="00214AFD" w:rsidP="00086824">
            <w:pPr>
              <w:pStyle w:val="COTCOCLV3-ASDEFCON"/>
            </w:pPr>
            <w:r>
              <w:t xml:space="preserve">For each CCP prepared in accordance with clause 11.1 of the COC that affects the </w:t>
            </w:r>
            <w:r w:rsidR="0065700D">
              <w:t xml:space="preserve">planned </w:t>
            </w:r>
            <w:r>
              <w:t xml:space="preserve">ACE and/or </w:t>
            </w:r>
            <w:r w:rsidR="0065700D">
              <w:t xml:space="preserve">planned </w:t>
            </w:r>
            <w:r>
              <w:t xml:space="preserve">ICE values in </w:t>
            </w:r>
            <w:r>
              <w:fldChar w:fldCharType="begin"/>
            </w:r>
            <w:r>
              <w:instrText xml:space="preserve"> REF _Ref47944345 \h </w:instrText>
            </w:r>
            <w:r>
              <w:fldChar w:fldCharType="separate"/>
            </w:r>
            <w:r w:rsidR="00ED27DD">
              <w:t>Table B-</w:t>
            </w:r>
            <w:r w:rsidR="00ED27DD">
              <w:rPr>
                <w:noProof/>
              </w:rPr>
              <w:t>1</w:t>
            </w:r>
            <w:r>
              <w:fldChar w:fldCharType="end"/>
            </w:r>
            <w:r>
              <w:t>, the Contract</w:t>
            </w:r>
            <w:r w:rsidRPr="00C071C2">
              <w:t>or</w:t>
            </w:r>
            <w:r>
              <w:t xml:space="preserve"> shall prepare, as part of the CCP, changes to </w:t>
            </w:r>
            <w:r>
              <w:fldChar w:fldCharType="begin"/>
            </w:r>
            <w:r>
              <w:instrText xml:space="preserve"> REF _Ref47944345 \h </w:instrText>
            </w:r>
            <w:r>
              <w:fldChar w:fldCharType="separate"/>
            </w:r>
            <w:r w:rsidR="00ED27DD">
              <w:t>Table B-</w:t>
            </w:r>
            <w:r w:rsidR="00ED27DD">
              <w:rPr>
                <w:noProof/>
              </w:rPr>
              <w:t>1</w:t>
            </w:r>
            <w:r>
              <w:fldChar w:fldCharType="end"/>
            </w:r>
            <w:r>
              <w:t xml:space="preserve"> and, when applicable, changes to the Prescribed ACE Percentages under clause 4 of Attachment F.</w:t>
            </w:r>
          </w:p>
          <w:p w14:paraId="36179526" w14:textId="07D5660B" w:rsidR="00A250CD" w:rsidRDefault="00E01BA9" w:rsidP="00A250CD">
            <w:pPr>
              <w:pStyle w:val="NoteToDrafters-ASDEFCON"/>
            </w:pPr>
            <w:r>
              <w:t>Note to drafters:  ACE m</w:t>
            </w:r>
            <w:r w:rsidR="00A250CD">
              <w:t xml:space="preserve">easurement </w:t>
            </w:r>
            <w:r>
              <w:t>periods</w:t>
            </w:r>
            <w:r w:rsidR="00A250CD">
              <w:t xml:space="preserve"> </w:t>
            </w:r>
            <w:r w:rsidR="00B023F3">
              <w:t xml:space="preserve">will generally </w:t>
            </w:r>
            <w:r w:rsidR="00A250CD">
              <w:t xml:space="preserve">correspond to the </w:t>
            </w:r>
            <w:r w:rsidR="00B023F3">
              <w:t>pricing period</w:t>
            </w:r>
            <w:r>
              <w:t>s</w:t>
            </w:r>
            <w:r w:rsidR="00A250CD">
              <w:t xml:space="preserve"> for Core Services Fee</w:t>
            </w:r>
            <w:r>
              <w:t>s</w:t>
            </w:r>
            <w:r w:rsidR="00B023F3">
              <w:t xml:space="preserve">, during Ramp Up and then on an annual basis.  </w:t>
            </w:r>
            <w:r w:rsidR="00F5799E">
              <w:t xml:space="preserve">As Ramp Up stages </w:t>
            </w:r>
            <w:r w:rsidR="00440C78">
              <w:t>will often be</w:t>
            </w:r>
            <w:r w:rsidR="00F5799E">
              <w:t xml:space="preserve"> proposed by tenderers</w:t>
            </w:r>
            <w:r w:rsidR="00277618">
              <w:t xml:space="preserve">. </w:t>
            </w:r>
            <w:r w:rsidR="00440C78">
              <w:t xml:space="preserve"> </w:t>
            </w:r>
            <w:r w:rsidR="00F5799E">
              <w:fldChar w:fldCharType="begin"/>
            </w:r>
            <w:r w:rsidR="00F5799E">
              <w:instrText xml:space="preserve"> REF _Ref47944345 \h </w:instrText>
            </w:r>
            <w:r w:rsidR="00F5799E">
              <w:fldChar w:fldCharType="separate"/>
            </w:r>
            <w:r w:rsidR="00ED27DD">
              <w:t>Table B-</w:t>
            </w:r>
            <w:r w:rsidR="00ED27DD">
              <w:rPr>
                <w:noProof/>
              </w:rPr>
              <w:t>1</w:t>
            </w:r>
            <w:r w:rsidR="00F5799E">
              <w:fldChar w:fldCharType="end"/>
            </w:r>
            <w:r w:rsidR="00F5799E">
              <w:t xml:space="preserve"> will be </w:t>
            </w:r>
            <w:r w:rsidR="00277618">
              <w:t>updated</w:t>
            </w:r>
            <w:r w:rsidR="00F5799E">
              <w:t xml:space="preserve"> from the successful </w:t>
            </w:r>
            <w:r w:rsidR="00A94A1F">
              <w:t>tenderer’s response.</w:t>
            </w:r>
          </w:p>
          <w:p w14:paraId="28B54693" w14:textId="243CEAC4" w:rsidR="00F74782" w:rsidRPr="009D5A16" w:rsidRDefault="00F74782" w:rsidP="00F74782">
            <w:pPr>
              <w:pStyle w:val="NoteToTenderers-ASDEFCON"/>
            </w:pPr>
            <w:r>
              <w:t xml:space="preserve">Note to tenderers:  </w:t>
            </w:r>
            <w:r w:rsidR="009933D7">
              <w:fldChar w:fldCharType="begin"/>
            </w:r>
            <w:r w:rsidR="009933D7">
              <w:instrText xml:space="preserve"> REF _Ref47944345 \h </w:instrText>
            </w:r>
            <w:r w:rsidR="009933D7">
              <w:fldChar w:fldCharType="separate"/>
            </w:r>
            <w:r w:rsidR="00ED27DD">
              <w:t>Table B-</w:t>
            </w:r>
            <w:r w:rsidR="00ED27DD">
              <w:rPr>
                <w:noProof/>
              </w:rPr>
              <w:t>1</w:t>
            </w:r>
            <w:r w:rsidR="009933D7">
              <w:fldChar w:fldCharType="end"/>
            </w:r>
            <w:r w:rsidR="009933D7">
              <w:t xml:space="preserve"> will consist of an </w:t>
            </w:r>
            <w:r w:rsidR="009933D7" w:rsidRPr="0066273A">
              <w:t xml:space="preserve">amalgamation of the </w:t>
            </w:r>
            <w:r w:rsidR="009933D7">
              <w:t>successful tenderer’s response to</w:t>
            </w:r>
            <w:r w:rsidR="009933D7" w:rsidRPr="0066273A">
              <w:t xml:space="preserve"> </w:t>
            </w:r>
            <w:r w:rsidR="009933D7" w:rsidRPr="00CD279D">
              <w:t>TDR D</w:t>
            </w:r>
            <w:r w:rsidR="009933D7">
              <w:t xml:space="preserve"> </w:t>
            </w:r>
            <w:r w:rsidR="009933D7" w:rsidRPr="0066273A">
              <w:t xml:space="preserve">and any negotiated </w:t>
            </w:r>
            <w:r w:rsidR="009933D7">
              <w:t xml:space="preserve">changes.  </w:t>
            </w:r>
            <w:r w:rsidR="00DD564D">
              <w:t>TDR H</w:t>
            </w:r>
            <w:r w:rsidR="00FB1192">
              <w:t>-3</w:t>
            </w:r>
            <w:r w:rsidR="00DD564D">
              <w:t xml:space="preserve"> requires t</w:t>
            </w:r>
            <w:r>
              <w:t xml:space="preserve">enderers to propose </w:t>
            </w:r>
            <w:r w:rsidR="00FB1192">
              <w:t>ACE measurement period</w:t>
            </w:r>
            <w:r w:rsidR="009933D7">
              <w:t>s</w:t>
            </w:r>
            <w:r w:rsidR="00FB1192">
              <w:t xml:space="preserve"> </w:t>
            </w:r>
            <w:r w:rsidR="009933D7">
              <w:t>and Prescribed ACE Percentages</w:t>
            </w:r>
            <w:r w:rsidR="009933D7" w:rsidDel="009933D7">
              <w:t xml:space="preserve"> </w:t>
            </w:r>
            <w:r w:rsidR="009933D7">
              <w:t>for each</w:t>
            </w:r>
            <w:r w:rsidR="00FB1192">
              <w:t xml:space="preserve"> </w:t>
            </w:r>
            <w:r>
              <w:t>ACE Measurement Point</w:t>
            </w:r>
            <w:r w:rsidR="00CD279D">
              <w:t>.</w:t>
            </w:r>
            <w:r w:rsidR="0034298A">
              <w:t xml:space="preserve"> </w:t>
            </w:r>
            <w:r w:rsidR="00CD279D">
              <w:t xml:space="preserve"> Prescribed ACE Percentages</w:t>
            </w:r>
            <w:r w:rsidR="0034298A">
              <w:t xml:space="preserve"> </w:t>
            </w:r>
            <w:r w:rsidR="00DD564D">
              <w:t xml:space="preserve">may be different </w:t>
            </w:r>
            <w:r w:rsidR="0034298A">
              <w:t xml:space="preserve">to </w:t>
            </w:r>
            <w:r w:rsidR="00DD564D">
              <w:t>the</w:t>
            </w:r>
            <w:r>
              <w:t xml:space="preserve"> calculated ACE percentages</w:t>
            </w:r>
            <w:r w:rsidR="00DD564D">
              <w:t xml:space="preserve"> (d) in </w:t>
            </w:r>
            <w:r w:rsidR="00DD564D">
              <w:fldChar w:fldCharType="begin"/>
            </w:r>
            <w:r w:rsidR="00DD564D">
              <w:instrText xml:space="preserve"> REF _Ref47944345 \h </w:instrText>
            </w:r>
            <w:r w:rsidR="00DD564D">
              <w:fldChar w:fldCharType="separate"/>
            </w:r>
            <w:r w:rsidR="00ED27DD">
              <w:t>Table B-</w:t>
            </w:r>
            <w:r w:rsidR="00ED27DD">
              <w:rPr>
                <w:noProof/>
              </w:rPr>
              <w:t>1</w:t>
            </w:r>
            <w:r w:rsidR="00DD564D">
              <w:fldChar w:fldCharType="end"/>
            </w:r>
            <w:r w:rsidR="0034298A">
              <w:t xml:space="preserve"> but </w:t>
            </w:r>
            <w:r w:rsidR="00CD279D">
              <w:t xml:space="preserve">they </w:t>
            </w:r>
            <w:r w:rsidR="0034298A">
              <w:t>should be consistent</w:t>
            </w:r>
            <w:r w:rsidR="00DD564D">
              <w:t>.</w:t>
            </w:r>
            <w:r>
              <w:t xml:space="preserve"> </w:t>
            </w:r>
            <w:r w:rsidR="00DD564D">
              <w:t xml:space="preserve"> </w:t>
            </w:r>
            <w:r w:rsidR="00585D34">
              <w:t xml:space="preserve">Values for </w:t>
            </w:r>
            <w:r w:rsidR="00715F21">
              <w:t xml:space="preserve">planned </w:t>
            </w:r>
            <w:r>
              <w:t xml:space="preserve">ACE </w:t>
            </w:r>
            <w:r w:rsidR="00585D34">
              <w:t xml:space="preserve">in each period </w:t>
            </w:r>
            <w:r w:rsidR="00DD564D">
              <w:t xml:space="preserve">will be available from the </w:t>
            </w:r>
            <w:r w:rsidR="009933D7">
              <w:t>‘</w:t>
            </w:r>
            <w:r w:rsidR="00DD564D">
              <w:t>Pricing Schedule</w:t>
            </w:r>
            <w:r w:rsidR="009933D7">
              <w:t>’</w:t>
            </w:r>
            <w:r w:rsidR="00DD564D">
              <w:t xml:space="preserve"> worksheet of the SPTPW, us</w:t>
            </w:r>
            <w:r w:rsidR="009933D7">
              <w:t>ing</w:t>
            </w:r>
            <w:r w:rsidR="00DD564D">
              <w:t xml:space="preserve"> data from </w:t>
            </w:r>
            <w:r>
              <w:t xml:space="preserve">Core Services and Excluded Services worksheets.  </w:t>
            </w:r>
            <w:r w:rsidR="00440C78">
              <w:t>V</w:t>
            </w:r>
            <w:r w:rsidR="00715F21">
              <w:t xml:space="preserve">alues for planned ICE can be </w:t>
            </w:r>
            <w:r w:rsidR="00440C78">
              <w:t>calculated</w:t>
            </w:r>
            <w:r w:rsidR="00440C78" w:rsidDel="00440C78">
              <w:t xml:space="preserve"> </w:t>
            </w:r>
            <w:r w:rsidR="00440C78">
              <w:t>from</w:t>
            </w:r>
            <w:r w:rsidR="00715F21">
              <w:t xml:space="preserve"> the total contract expenditure, less the planned ACE</w:t>
            </w:r>
            <w:r w:rsidR="00440C78">
              <w:t>, for the applicable measurement period</w:t>
            </w:r>
            <w:r w:rsidR="00715F21">
              <w:t xml:space="preserve">. </w:t>
            </w:r>
            <w:r w:rsidR="004B62F1">
              <w:t xml:space="preserve"> </w:t>
            </w:r>
          </w:p>
          <w:p w14:paraId="6B1A8944" w14:textId="61E71391" w:rsidR="000C2509" w:rsidRDefault="000C2509" w:rsidP="000C2509">
            <w:pPr>
              <w:pStyle w:val="Caption"/>
              <w:keepNext/>
            </w:pPr>
            <w:bookmarkStart w:id="144" w:name="_Ref47944345"/>
            <w:bookmarkStart w:id="145" w:name="_Ref83121704"/>
            <w:r>
              <w:t>Table B-</w:t>
            </w:r>
            <w:r w:rsidR="004451F9">
              <w:fldChar w:fldCharType="begin"/>
            </w:r>
            <w:r w:rsidR="004451F9">
              <w:instrText xml:space="preserve"> SEQ Table \* ARABIC </w:instrText>
            </w:r>
            <w:r w:rsidR="004451F9">
              <w:fldChar w:fldCharType="separate"/>
            </w:r>
            <w:r w:rsidR="00ED27DD">
              <w:rPr>
                <w:noProof/>
              </w:rPr>
              <w:t>1</w:t>
            </w:r>
            <w:r w:rsidR="004451F9">
              <w:rPr>
                <w:noProof/>
              </w:rPr>
              <w:fldChar w:fldCharType="end"/>
            </w:r>
            <w:bookmarkEnd w:id="144"/>
            <w:r>
              <w:t xml:space="preserve">: </w:t>
            </w:r>
            <w:r w:rsidRPr="008252F6">
              <w:t xml:space="preserve">ACE Measurement Points and </w:t>
            </w:r>
            <w:r>
              <w:t>calculated</w:t>
            </w:r>
            <w:r w:rsidRPr="008252F6">
              <w:t xml:space="preserve"> ACE percentage</w:t>
            </w:r>
            <w:r>
              <w:t>s</w:t>
            </w:r>
            <w:bookmarkEnd w:id="145"/>
          </w:p>
          <w:tbl>
            <w:tblPr>
              <w:tblStyle w:val="TableGrid1"/>
              <w:tblW w:w="8811" w:type="dxa"/>
              <w:tblInd w:w="17" w:type="dxa"/>
              <w:tblLayout w:type="fixed"/>
              <w:tblCellMar>
                <w:left w:w="57" w:type="dxa"/>
                <w:right w:w="57" w:type="dxa"/>
              </w:tblCellMar>
              <w:tblLook w:val="04A0" w:firstRow="1" w:lastRow="0" w:firstColumn="1" w:lastColumn="0" w:noHBand="0" w:noVBand="1"/>
            </w:tblPr>
            <w:tblGrid>
              <w:gridCol w:w="2693"/>
              <w:gridCol w:w="2694"/>
              <w:gridCol w:w="1275"/>
              <w:gridCol w:w="1134"/>
              <w:gridCol w:w="1015"/>
            </w:tblGrid>
            <w:tr w:rsidR="008F068B" w:rsidRPr="00730D7F" w14:paraId="65770E04" w14:textId="77777777" w:rsidTr="00521AF6">
              <w:trPr>
                <w:cantSplit/>
                <w:trHeight w:val="338"/>
              </w:trPr>
              <w:tc>
                <w:tcPr>
                  <w:tcW w:w="5387" w:type="dxa"/>
                  <w:gridSpan w:val="2"/>
                  <w:shd w:val="pct15" w:color="auto" w:fill="auto"/>
                </w:tcPr>
                <w:p w14:paraId="7410E56B" w14:textId="39F2D406" w:rsidR="008F068B" w:rsidRPr="00866302" w:rsidRDefault="00190AE3" w:rsidP="00DA7657">
                  <w:pPr>
                    <w:pStyle w:val="Table8ptHeading-ASDEFCON"/>
                  </w:pPr>
                  <w:r>
                    <w:t>ACE m</w:t>
                  </w:r>
                  <w:r w:rsidR="008F068B" w:rsidRPr="00866302">
                    <w:t xml:space="preserve">easurement </w:t>
                  </w:r>
                  <w:r>
                    <w:t xml:space="preserve">period </w:t>
                  </w:r>
                  <w:r w:rsidR="008F068B" w:rsidRPr="00866302">
                    <w:t>(in accordance with Attachment F)</w:t>
                  </w:r>
                  <w:r w:rsidR="008F068B" w:rsidRPr="00866302">
                    <w:br/>
                    <w:t>(a)</w:t>
                  </w:r>
                </w:p>
              </w:tc>
              <w:tc>
                <w:tcPr>
                  <w:tcW w:w="1275" w:type="dxa"/>
                  <w:vMerge w:val="restart"/>
                  <w:shd w:val="pct15" w:color="auto" w:fill="auto"/>
                </w:tcPr>
                <w:p w14:paraId="473E337B" w14:textId="5926E317" w:rsidR="008F068B" w:rsidRPr="00866302" w:rsidRDefault="00521AF6" w:rsidP="00DA7657">
                  <w:pPr>
                    <w:pStyle w:val="Table8ptHeading-ASDEFCON"/>
                  </w:pPr>
                  <w:r>
                    <w:t xml:space="preserve">Planned </w:t>
                  </w:r>
                  <w:r w:rsidR="008F068B" w:rsidRPr="00866302">
                    <w:t>ACE ($)</w:t>
                  </w:r>
                  <w:r w:rsidR="008F068B" w:rsidRPr="00866302">
                    <w:br/>
                    <w:t>(b)</w:t>
                  </w:r>
                </w:p>
              </w:tc>
              <w:tc>
                <w:tcPr>
                  <w:tcW w:w="1134" w:type="dxa"/>
                  <w:vMerge w:val="restart"/>
                  <w:shd w:val="pct15" w:color="auto" w:fill="auto"/>
                </w:tcPr>
                <w:p w14:paraId="3849C808" w14:textId="3884A015" w:rsidR="008F068B" w:rsidRPr="00866302" w:rsidRDefault="00521AF6" w:rsidP="00DA7657">
                  <w:pPr>
                    <w:pStyle w:val="Table8ptHeading-ASDEFCON"/>
                  </w:pPr>
                  <w:r>
                    <w:t xml:space="preserve">Planned </w:t>
                  </w:r>
                  <w:r w:rsidR="008F068B" w:rsidRPr="00866302">
                    <w:t>ICE</w:t>
                  </w:r>
                  <w:r w:rsidR="008F068B">
                    <w:t xml:space="preserve"> </w:t>
                  </w:r>
                  <w:r w:rsidR="008F068B" w:rsidRPr="00866302">
                    <w:t>($)</w:t>
                  </w:r>
                  <w:r w:rsidR="008F068B">
                    <w:br/>
                  </w:r>
                  <w:r w:rsidR="008F068B" w:rsidRPr="00866302">
                    <w:t>(c)</w:t>
                  </w:r>
                </w:p>
              </w:tc>
              <w:tc>
                <w:tcPr>
                  <w:tcW w:w="1015" w:type="dxa"/>
                  <w:vMerge w:val="restart"/>
                  <w:shd w:val="pct15" w:color="auto" w:fill="auto"/>
                </w:tcPr>
                <w:p w14:paraId="018BA64A" w14:textId="77777777" w:rsidR="008F068B" w:rsidRPr="00866302" w:rsidRDefault="008F068B" w:rsidP="00DA7657">
                  <w:pPr>
                    <w:pStyle w:val="Table8ptHeading-ASDEFCON"/>
                  </w:pPr>
                  <w:r w:rsidRPr="00866302">
                    <w:t xml:space="preserve">Calculated ACE% </w:t>
                  </w:r>
                  <w:r w:rsidRPr="00866302">
                    <w:br/>
                    <w:t>(d)</w:t>
                  </w:r>
                </w:p>
              </w:tc>
            </w:tr>
            <w:tr w:rsidR="008F068B" w:rsidRPr="00730D7F" w14:paraId="5C7980A3" w14:textId="77777777" w:rsidTr="00521AF6">
              <w:trPr>
                <w:cantSplit/>
                <w:trHeight w:val="337"/>
              </w:trPr>
              <w:tc>
                <w:tcPr>
                  <w:tcW w:w="2693" w:type="dxa"/>
                  <w:shd w:val="pct15" w:color="auto" w:fill="auto"/>
                </w:tcPr>
                <w:p w14:paraId="5C28A6A7" w14:textId="0384B5FE" w:rsidR="008F068B" w:rsidRPr="00866302" w:rsidRDefault="00190AE3" w:rsidP="00DA7657">
                  <w:pPr>
                    <w:pStyle w:val="Table8ptHeading-ASDEFCON"/>
                  </w:pPr>
                  <w:r>
                    <w:t>Start</w:t>
                  </w:r>
                </w:p>
              </w:tc>
              <w:tc>
                <w:tcPr>
                  <w:tcW w:w="2694" w:type="dxa"/>
                  <w:shd w:val="pct15" w:color="auto" w:fill="auto"/>
                </w:tcPr>
                <w:p w14:paraId="1E8E30E8" w14:textId="4C45FC33" w:rsidR="008F068B" w:rsidRPr="00866302" w:rsidRDefault="00190AE3" w:rsidP="00DA7657">
                  <w:pPr>
                    <w:pStyle w:val="Table8ptHeading-ASDEFCON"/>
                  </w:pPr>
                  <w:r>
                    <w:t>ACE Measurement Point</w:t>
                  </w:r>
                </w:p>
              </w:tc>
              <w:tc>
                <w:tcPr>
                  <w:tcW w:w="1275" w:type="dxa"/>
                  <w:vMerge/>
                  <w:shd w:val="pct15" w:color="auto" w:fill="auto"/>
                </w:tcPr>
                <w:p w14:paraId="4FF6FEC2" w14:textId="77777777" w:rsidR="008F068B" w:rsidRPr="00866302" w:rsidRDefault="008F068B" w:rsidP="008F068B">
                  <w:pPr>
                    <w:pStyle w:val="Table8ptHeading-ASDEFCON"/>
                  </w:pPr>
                </w:p>
              </w:tc>
              <w:tc>
                <w:tcPr>
                  <w:tcW w:w="1134" w:type="dxa"/>
                  <w:vMerge/>
                  <w:shd w:val="pct15" w:color="auto" w:fill="auto"/>
                </w:tcPr>
                <w:p w14:paraId="51984772" w14:textId="77777777" w:rsidR="008F068B" w:rsidRPr="00866302" w:rsidRDefault="008F068B" w:rsidP="008F068B">
                  <w:pPr>
                    <w:pStyle w:val="Table8ptHeading-ASDEFCON"/>
                  </w:pPr>
                </w:p>
              </w:tc>
              <w:tc>
                <w:tcPr>
                  <w:tcW w:w="1015" w:type="dxa"/>
                  <w:vMerge/>
                  <w:shd w:val="pct15" w:color="auto" w:fill="auto"/>
                </w:tcPr>
                <w:p w14:paraId="59F9BAA0" w14:textId="77777777" w:rsidR="008F068B" w:rsidRPr="00866302" w:rsidRDefault="008F068B" w:rsidP="008F068B">
                  <w:pPr>
                    <w:pStyle w:val="Table8ptHeading-ASDEFCON"/>
                  </w:pPr>
                </w:p>
              </w:tc>
            </w:tr>
            <w:tr w:rsidR="008F068B" w14:paraId="1E87D00F" w14:textId="77777777" w:rsidTr="00521AF6">
              <w:trPr>
                <w:cantSplit/>
              </w:trPr>
              <w:tc>
                <w:tcPr>
                  <w:tcW w:w="2693" w:type="dxa"/>
                </w:tcPr>
                <w:p w14:paraId="5E7E4C6C" w14:textId="19E0A3FE" w:rsidR="008F068B" w:rsidRPr="00866302" w:rsidRDefault="008F068B" w:rsidP="00C73A7F">
                  <w:pPr>
                    <w:pStyle w:val="Table8ptText-ASDEFCON"/>
                    <w:jc w:val="left"/>
                  </w:pPr>
                </w:p>
              </w:tc>
              <w:tc>
                <w:tcPr>
                  <w:tcW w:w="2694" w:type="dxa"/>
                </w:tcPr>
                <w:p w14:paraId="2361A4F2" w14:textId="1E7216C7" w:rsidR="008F068B" w:rsidRPr="00866302" w:rsidRDefault="008F068B" w:rsidP="00C73A7F">
                  <w:pPr>
                    <w:pStyle w:val="Table8ptText-ASDEFCON"/>
                    <w:jc w:val="left"/>
                  </w:pPr>
                </w:p>
              </w:tc>
              <w:tc>
                <w:tcPr>
                  <w:tcW w:w="1275" w:type="dxa"/>
                </w:tcPr>
                <w:p w14:paraId="74018FA8" w14:textId="77777777" w:rsidR="008F068B" w:rsidRPr="00156CE3" w:rsidRDefault="008F068B" w:rsidP="00C73A7F">
                  <w:pPr>
                    <w:pStyle w:val="Table8ptText-ASDEFCON"/>
                    <w:jc w:val="right"/>
                  </w:pPr>
                </w:p>
              </w:tc>
              <w:tc>
                <w:tcPr>
                  <w:tcW w:w="1134" w:type="dxa"/>
                </w:tcPr>
                <w:p w14:paraId="7AF125A0" w14:textId="77777777" w:rsidR="008F068B" w:rsidRPr="00156CE3" w:rsidRDefault="008F068B" w:rsidP="00C73A7F">
                  <w:pPr>
                    <w:pStyle w:val="Table8ptText-ASDEFCON"/>
                    <w:jc w:val="right"/>
                  </w:pPr>
                </w:p>
              </w:tc>
              <w:tc>
                <w:tcPr>
                  <w:tcW w:w="1015" w:type="dxa"/>
                </w:tcPr>
                <w:p w14:paraId="103D663C" w14:textId="0C543DED" w:rsidR="008F068B" w:rsidRPr="000F7B60" w:rsidRDefault="008F068B" w:rsidP="00C73A7F">
                  <w:pPr>
                    <w:pStyle w:val="Table8ptText-ASDEFCON"/>
                    <w:jc w:val="center"/>
                  </w:pPr>
                  <w:r>
                    <w:fldChar w:fldCharType="begin">
                      <w:ffData>
                        <w:name w:val="Text28"/>
                        <w:enabled/>
                        <w:calcOnExit w:val="0"/>
                        <w:textInput>
                          <w:default w:val="( )"/>
                        </w:textInput>
                      </w:ffData>
                    </w:fldChar>
                  </w:r>
                  <w:r>
                    <w:instrText xml:space="preserve"> FORMTEXT </w:instrText>
                  </w:r>
                  <w:r>
                    <w:fldChar w:fldCharType="separate"/>
                  </w:r>
                  <w:r w:rsidR="00E9671B">
                    <w:rPr>
                      <w:noProof/>
                    </w:rPr>
                    <w:t>( )</w:t>
                  </w:r>
                  <w:r>
                    <w:fldChar w:fldCharType="end"/>
                  </w:r>
                  <w:r>
                    <w:t>%</w:t>
                  </w:r>
                </w:p>
              </w:tc>
            </w:tr>
            <w:tr w:rsidR="008F068B" w14:paraId="728DFBD9" w14:textId="77777777" w:rsidTr="00521AF6">
              <w:trPr>
                <w:cantSplit/>
              </w:trPr>
              <w:tc>
                <w:tcPr>
                  <w:tcW w:w="2693" w:type="dxa"/>
                </w:tcPr>
                <w:p w14:paraId="67CFF4B8" w14:textId="4BA55089" w:rsidR="008F068B" w:rsidRPr="00866302" w:rsidRDefault="008F068B" w:rsidP="00C73A7F">
                  <w:pPr>
                    <w:pStyle w:val="Table8ptText-ASDEFCON"/>
                    <w:jc w:val="left"/>
                  </w:pPr>
                </w:p>
              </w:tc>
              <w:tc>
                <w:tcPr>
                  <w:tcW w:w="2694" w:type="dxa"/>
                </w:tcPr>
                <w:p w14:paraId="5B459522" w14:textId="59FFF6A0" w:rsidR="008F068B" w:rsidRPr="00866302" w:rsidRDefault="008F068B" w:rsidP="00C73A7F">
                  <w:pPr>
                    <w:pStyle w:val="Table8ptText-ASDEFCON"/>
                    <w:jc w:val="left"/>
                  </w:pPr>
                </w:p>
              </w:tc>
              <w:tc>
                <w:tcPr>
                  <w:tcW w:w="1275" w:type="dxa"/>
                </w:tcPr>
                <w:p w14:paraId="17771059" w14:textId="77777777" w:rsidR="008F068B" w:rsidRPr="00156CE3" w:rsidRDefault="008F068B" w:rsidP="00C73A7F">
                  <w:pPr>
                    <w:pStyle w:val="Table8ptText-ASDEFCON"/>
                    <w:jc w:val="right"/>
                  </w:pPr>
                </w:p>
              </w:tc>
              <w:tc>
                <w:tcPr>
                  <w:tcW w:w="1134" w:type="dxa"/>
                </w:tcPr>
                <w:p w14:paraId="4DBAD563" w14:textId="77777777" w:rsidR="008F068B" w:rsidRPr="00156CE3" w:rsidRDefault="008F068B" w:rsidP="00C73A7F">
                  <w:pPr>
                    <w:pStyle w:val="Table8ptText-ASDEFCON"/>
                    <w:jc w:val="right"/>
                  </w:pPr>
                </w:p>
              </w:tc>
              <w:tc>
                <w:tcPr>
                  <w:tcW w:w="1015" w:type="dxa"/>
                </w:tcPr>
                <w:p w14:paraId="13991381" w14:textId="041DAEAD" w:rsidR="008F068B" w:rsidRPr="000F7B60" w:rsidRDefault="008F068B" w:rsidP="00C73A7F">
                  <w:pPr>
                    <w:pStyle w:val="Table8ptText-ASDEFCON"/>
                    <w:jc w:val="center"/>
                  </w:pPr>
                  <w:r>
                    <w:fldChar w:fldCharType="begin">
                      <w:ffData>
                        <w:name w:val="Text28"/>
                        <w:enabled/>
                        <w:calcOnExit w:val="0"/>
                        <w:textInput>
                          <w:default w:val="( )"/>
                        </w:textInput>
                      </w:ffData>
                    </w:fldChar>
                  </w:r>
                  <w:r>
                    <w:instrText xml:space="preserve"> FORMTEXT </w:instrText>
                  </w:r>
                  <w:r>
                    <w:fldChar w:fldCharType="separate"/>
                  </w:r>
                  <w:r w:rsidR="00E9671B">
                    <w:rPr>
                      <w:noProof/>
                    </w:rPr>
                    <w:t>( )</w:t>
                  </w:r>
                  <w:r>
                    <w:fldChar w:fldCharType="end"/>
                  </w:r>
                  <w:r w:rsidRPr="000F7B60">
                    <w:t>%</w:t>
                  </w:r>
                </w:p>
              </w:tc>
            </w:tr>
            <w:tr w:rsidR="008F068B" w14:paraId="28AA6234" w14:textId="77777777" w:rsidTr="00521AF6">
              <w:trPr>
                <w:cantSplit/>
              </w:trPr>
              <w:tc>
                <w:tcPr>
                  <w:tcW w:w="2693" w:type="dxa"/>
                </w:tcPr>
                <w:p w14:paraId="0FFAE7B9" w14:textId="0AEDE634" w:rsidR="008F068B" w:rsidRPr="00866302" w:rsidRDefault="008F068B" w:rsidP="00C73A7F">
                  <w:pPr>
                    <w:pStyle w:val="Table8ptText-ASDEFCON"/>
                    <w:jc w:val="left"/>
                  </w:pPr>
                </w:p>
              </w:tc>
              <w:tc>
                <w:tcPr>
                  <w:tcW w:w="2694" w:type="dxa"/>
                </w:tcPr>
                <w:p w14:paraId="4C03B8AE" w14:textId="200F6DA4" w:rsidR="008F068B" w:rsidRPr="00866302" w:rsidRDefault="008F068B" w:rsidP="00C73A7F">
                  <w:pPr>
                    <w:pStyle w:val="Table8ptText-ASDEFCON"/>
                    <w:jc w:val="left"/>
                  </w:pPr>
                </w:p>
              </w:tc>
              <w:tc>
                <w:tcPr>
                  <w:tcW w:w="1275" w:type="dxa"/>
                </w:tcPr>
                <w:p w14:paraId="45D0C700" w14:textId="77777777" w:rsidR="008F068B" w:rsidRPr="00156CE3" w:rsidRDefault="008F068B" w:rsidP="00C73A7F">
                  <w:pPr>
                    <w:pStyle w:val="Table8ptText-ASDEFCON"/>
                    <w:jc w:val="right"/>
                  </w:pPr>
                </w:p>
              </w:tc>
              <w:tc>
                <w:tcPr>
                  <w:tcW w:w="1134" w:type="dxa"/>
                </w:tcPr>
                <w:p w14:paraId="756F1207" w14:textId="77777777" w:rsidR="008F068B" w:rsidRPr="00156CE3" w:rsidRDefault="008F068B" w:rsidP="00C73A7F">
                  <w:pPr>
                    <w:pStyle w:val="Table8ptText-ASDEFCON"/>
                    <w:jc w:val="right"/>
                  </w:pPr>
                </w:p>
              </w:tc>
              <w:tc>
                <w:tcPr>
                  <w:tcW w:w="1015" w:type="dxa"/>
                </w:tcPr>
                <w:p w14:paraId="41139E3D" w14:textId="2A3AA49C" w:rsidR="008F068B" w:rsidRPr="000F7B60" w:rsidRDefault="008F068B" w:rsidP="00C73A7F">
                  <w:pPr>
                    <w:pStyle w:val="Table8ptText-ASDEFCON"/>
                    <w:jc w:val="center"/>
                  </w:pPr>
                  <w:r>
                    <w:fldChar w:fldCharType="begin">
                      <w:ffData>
                        <w:name w:val="Text28"/>
                        <w:enabled/>
                        <w:calcOnExit w:val="0"/>
                        <w:textInput>
                          <w:default w:val="( )"/>
                        </w:textInput>
                      </w:ffData>
                    </w:fldChar>
                  </w:r>
                  <w:r>
                    <w:instrText xml:space="preserve"> FORMTEXT </w:instrText>
                  </w:r>
                  <w:r>
                    <w:fldChar w:fldCharType="separate"/>
                  </w:r>
                  <w:r w:rsidR="00E9671B">
                    <w:rPr>
                      <w:noProof/>
                    </w:rPr>
                    <w:t>( )</w:t>
                  </w:r>
                  <w:r>
                    <w:fldChar w:fldCharType="end"/>
                  </w:r>
                  <w:r w:rsidRPr="000F7B60">
                    <w:t>%</w:t>
                  </w:r>
                </w:p>
              </w:tc>
            </w:tr>
            <w:tr w:rsidR="008F068B" w14:paraId="52F44340" w14:textId="77777777" w:rsidTr="00521AF6">
              <w:trPr>
                <w:cantSplit/>
              </w:trPr>
              <w:tc>
                <w:tcPr>
                  <w:tcW w:w="2693" w:type="dxa"/>
                </w:tcPr>
                <w:p w14:paraId="191295A3" w14:textId="62C3648B" w:rsidR="008F068B" w:rsidRPr="00866302" w:rsidRDefault="008F068B" w:rsidP="00C73A7F">
                  <w:pPr>
                    <w:pStyle w:val="Table8ptText-ASDEFCON"/>
                    <w:jc w:val="left"/>
                  </w:pPr>
                </w:p>
              </w:tc>
              <w:tc>
                <w:tcPr>
                  <w:tcW w:w="2694" w:type="dxa"/>
                </w:tcPr>
                <w:p w14:paraId="2B8628C7" w14:textId="27984EC5" w:rsidR="008F068B" w:rsidRPr="00866302" w:rsidRDefault="008F068B" w:rsidP="00C73A7F">
                  <w:pPr>
                    <w:pStyle w:val="Table8ptText-ASDEFCON"/>
                    <w:jc w:val="left"/>
                  </w:pPr>
                </w:p>
              </w:tc>
              <w:tc>
                <w:tcPr>
                  <w:tcW w:w="1275" w:type="dxa"/>
                </w:tcPr>
                <w:p w14:paraId="54D7237F" w14:textId="77777777" w:rsidR="008F068B" w:rsidRPr="00156CE3" w:rsidRDefault="008F068B" w:rsidP="00C73A7F">
                  <w:pPr>
                    <w:pStyle w:val="Table8ptText-ASDEFCON"/>
                    <w:jc w:val="right"/>
                  </w:pPr>
                </w:p>
              </w:tc>
              <w:tc>
                <w:tcPr>
                  <w:tcW w:w="1134" w:type="dxa"/>
                </w:tcPr>
                <w:p w14:paraId="5C79AABB" w14:textId="77777777" w:rsidR="008F068B" w:rsidRPr="00156CE3" w:rsidRDefault="008F068B" w:rsidP="00C73A7F">
                  <w:pPr>
                    <w:pStyle w:val="Table8ptText-ASDEFCON"/>
                    <w:jc w:val="right"/>
                  </w:pPr>
                </w:p>
              </w:tc>
              <w:tc>
                <w:tcPr>
                  <w:tcW w:w="1015" w:type="dxa"/>
                </w:tcPr>
                <w:p w14:paraId="4297C1D8" w14:textId="26CDC2B9" w:rsidR="008F068B" w:rsidRPr="000F7B60" w:rsidRDefault="008F068B" w:rsidP="00C73A7F">
                  <w:pPr>
                    <w:pStyle w:val="Table8ptText-ASDEFCON"/>
                    <w:jc w:val="center"/>
                  </w:pPr>
                  <w:r>
                    <w:fldChar w:fldCharType="begin">
                      <w:ffData>
                        <w:name w:val="Text28"/>
                        <w:enabled/>
                        <w:calcOnExit w:val="0"/>
                        <w:textInput>
                          <w:default w:val="( )"/>
                        </w:textInput>
                      </w:ffData>
                    </w:fldChar>
                  </w:r>
                  <w:r>
                    <w:instrText xml:space="preserve"> FORMTEXT </w:instrText>
                  </w:r>
                  <w:r>
                    <w:fldChar w:fldCharType="separate"/>
                  </w:r>
                  <w:r w:rsidR="00E9671B">
                    <w:rPr>
                      <w:noProof/>
                    </w:rPr>
                    <w:t>( )</w:t>
                  </w:r>
                  <w:r>
                    <w:fldChar w:fldCharType="end"/>
                  </w:r>
                  <w:r w:rsidRPr="000F7B60">
                    <w:t>%</w:t>
                  </w:r>
                </w:p>
              </w:tc>
            </w:tr>
          </w:tbl>
          <w:p w14:paraId="7BA4EFD8" w14:textId="77777777" w:rsidR="000C2509" w:rsidRDefault="000C2509" w:rsidP="00DA7657">
            <w:pPr>
              <w:pStyle w:val="ASDEFCONOptionSpace"/>
            </w:pPr>
          </w:p>
          <w:p w14:paraId="3982B1BC" w14:textId="5BEF0523" w:rsidR="000C2509" w:rsidRDefault="000C2509" w:rsidP="000C2509">
            <w:pPr>
              <w:pStyle w:val="ASDEFCONOptionSpace"/>
            </w:pPr>
          </w:p>
        </w:tc>
      </w:tr>
    </w:tbl>
    <w:p w14:paraId="71AAC673" w14:textId="10750944" w:rsidR="00086824" w:rsidRPr="003570E8" w:rsidRDefault="00086824" w:rsidP="00DA7657">
      <w:pPr>
        <w:pStyle w:val="ASDEFCONOptionSpace"/>
      </w:pPr>
    </w:p>
    <w:p w14:paraId="3F8C2F4D" w14:textId="77777777" w:rsidR="00086824" w:rsidRDefault="00086824" w:rsidP="00DA7657">
      <w:pPr>
        <w:pStyle w:val="COTCOCLV2-ASDEFCON"/>
      </w:pPr>
      <w:r>
        <w:lastRenderedPageBreak/>
        <w:t>Alternate and Additional Deeming Rates (RFT Core)</w:t>
      </w:r>
    </w:p>
    <w:p w14:paraId="7FFF6AD2" w14:textId="54018462" w:rsidR="00086824" w:rsidRDefault="00086824" w:rsidP="00A25A18">
      <w:pPr>
        <w:pStyle w:val="NoteToDrafters-ASDEFCON"/>
      </w:pPr>
      <w:r>
        <w:t>Note to drafters:</w:t>
      </w:r>
      <w:r w:rsidR="004B62F1">
        <w:t xml:space="preserve"> </w:t>
      </w:r>
      <w:r>
        <w:t xml:space="preserve"> </w:t>
      </w:r>
      <w:r>
        <w:fldChar w:fldCharType="begin"/>
      </w:r>
      <w:r>
        <w:instrText xml:space="preserve"> REF _Ref74311223 \h </w:instrText>
      </w:r>
      <w:r>
        <w:fldChar w:fldCharType="separate"/>
      </w:r>
      <w:r w:rsidR="00ED27DD">
        <w:t>Table B-</w:t>
      </w:r>
      <w:r w:rsidR="00ED27DD">
        <w:rPr>
          <w:noProof/>
        </w:rPr>
        <w:t>2</w:t>
      </w:r>
      <w:r>
        <w:fldChar w:fldCharType="end"/>
      </w:r>
      <w:r>
        <w:t xml:space="preserve"> may be pre-populated by the drafter with alternative and/or additional deeming rates, prior to tendering, when the Commonwealth considers that deeming rates other than those listed in the ACE Measurement Rules should be applied to the proposed Contract.</w:t>
      </w:r>
    </w:p>
    <w:p w14:paraId="04B1EFEE" w14:textId="5E55782B" w:rsidR="00086824" w:rsidRDefault="00086824" w:rsidP="00086824">
      <w:pPr>
        <w:pStyle w:val="NoteToTenderers-ASDEFCON"/>
      </w:pPr>
      <w:r>
        <w:t xml:space="preserve">Note to tenderers:  The Commonwealth will consider deeming rates other than those listed in the ACE Measurement Rules for the proposed Contract.  </w:t>
      </w:r>
      <w:r>
        <w:fldChar w:fldCharType="begin"/>
      </w:r>
      <w:r>
        <w:instrText xml:space="preserve"> REF _Ref74311223 \h </w:instrText>
      </w:r>
      <w:r>
        <w:fldChar w:fldCharType="separate"/>
      </w:r>
      <w:r w:rsidR="00ED27DD">
        <w:t>Table B-</w:t>
      </w:r>
      <w:r w:rsidR="00ED27DD">
        <w:rPr>
          <w:noProof/>
        </w:rPr>
        <w:t>2</w:t>
      </w:r>
      <w:r>
        <w:fldChar w:fldCharType="end"/>
      </w:r>
      <w:r>
        <w:t xml:space="preserve"> will consist of the successful tenderer’s response to TDR D,</w:t>
      </w:r>
      <w:r w:rsidRPr="002A29EA">
        <w:t xml:space="preserve"> </w:t>
      </w:r>
      <w:r>
        <w:t>and any negotiated adjustments.</w:t>
      </w:r>
    </w:p>
    <w:p w14:paraId="394E37D5" w14:textId="0AF968F2" w:rsidR="00086824" w:rsidRPr="00C071C2" w:rsidRDefault="00086824" w:rsidP="00086824">
      <w:pPr>
        <w:pStyle w:val="COTCOCLV3-ASDEFCON"/>
      </w:pPr>
      <w:r>
        <w:fldChar w:fldCharType="begin"/>
      </w:r>
      <w:r>
        <w:instrText xml:space="preserve"> REF _Ref74311223 \h </w:instrText>
      </w:r>
      <w:r>
        <w:fldChar w:fldCharType="separate"/>
      </w:r>
      <w:r w:rsidR="00ED27DD">
        <w:t>Table B-</w:t>
      </w:r>
      <w:r w:rsidR="00ED27DD">
        <w:rPr>
          <w:noProof/>
        </w:rPr>
        <w:t>2</w:t>
      </w:r>
      <w:r>
        <w:fldChar w:fldCharType="end"/>
      </w:r>
      <w:r>
        <w:t xml:space="preserve"> </w:t>
      </w:r>
      <w:r w:rsidRPr="00C071C2">
        <w:t xml:space="preserve">below specifies alternate or additional Subcontract categories, thresholds and deemed ACE and ICE </w:t>
      </w:r>
      <w:r w:rsidRPr="00BB7EA7">
        <w:t xml:space="preserve">percentages </w:t>
      </w:r>
      <w:r w:rsidRPr="00C071C2">
        <w:t xml:space="preserve">for the purposes of the application of </w:t>
      </w:r>
      <w:r>
        <w:t>paragraph</w:t>
      </w:r>
      <w:r w:rsidRPr="00C071C2">
        <w:t xml:space="preserve"> 3 of the ACE Measurement Rules.</w:t>
      </w:r>
    </w:p>
    <w:p w14:paraId="08C0ACF7" w14:textId="4C4E505B" w:rsidR="00086824" w:rsidRDefault="00086824" w:rsidP="00086824">
      <w:pPr>
        <w:pStyle w:val="Caption"/>
        <w:keepNext/>
      </w:pPr>
      <w:bookmarkStart w:id="146" w:name="_Ref74311223"/>
      <w:r>
        <w:t>Table B-</w:t>
      </w:r>
      <w:r w:rsidR="004451F9">
        <w:fldChar w:fldCharType="begin"/>
      </w:r>
      <w:r w:rsidR="004451F9">
        <w:instrText xml:space="preserve"> SEQ Table \* ARABIC </w:instrText>
      </w:r>
      <w:r w:rsidR="004451F9">
        <w:fldChar w:fldCharType="separate"/>
      </w:r>
      <w:r w:rsidR="00ED27DD">
        <w:rPr>
          <w:noProof/>
        </w:rPr>
        <w:t>2</w:t>
      </w:r>
      <w:r w:rsidR="004451F9">
        <w:rPr>
          <w:noProof/>
        </w:rPr>
        <w:fldChar w:fldCharType="end"/>
      </w:r>
      <w:bookmarkEnd w:id="146"/>
      <w:r>
        <w:t>: Approved Alternate and Additional Deeming Rates</w:t>
      </w:r>
    </w:p>
    <w:tbl>
      <w:tblPr>
        <w:tblStyle w:val="TableGrid"/>
        <w:tblW w:w="0" w:type="auto"/>
        <w:tblLook w:val="04A0" w:firstRow="1" w:lastRow="0" w:firstColumn="1" w:lastColumn="0" w:noHBand="0" w:noVBand="1"/>
      </w:tblPr>
      <w:tblGrid>
        <w:gridCol w:w="3114"/>
        <w:gridCol w:w="2126"/>
        <w:gridCol w:w="1843"/>
        <w:gridCol w:w="1933"/>
      </w:tblGrid>
      <w:tr w:rsidR="00086824" w:rsidRPr="00CC4781" w14:paraId="345DDDE5" w14:textId="77777777" w:rsidTr="00086824">
        <w:trPr>
          <w:trHeight w:val="182"/>
          <w:tblHeader/>
        </w:trPr>
        <w:tc>
          <w:tcPr>
            <w:tcW w:w="3114" w:type="dxa"/>
            <w:vMerge w:val="restart"/>
            <w:shd w:val="clear" w:color="auto" w:fill="BFBFBF" w:themeFill="background1" w:themeFillShade="BF"/>
          </w:tcPr>
          <w:p w14:paraId="502C82F1" w14:textId="14D46B5A" w:rsidR="00086824" w:rsidRPr="00CC4781" w:rsidRDefault="00086824" w:rsidP="00F84CE6">
            <w:pPr>
              <w:pStyle w:val="Table8ptHeading-ASDEFCON"/>
            </w:pPr>
            <w:r w:rsidRPr="00CC4781">
              <w:t xml:space="preserve">Nature of </w:t>
            </w:r>
            <w:r>
              <w:t xml:space="preserve">cost category / </w:t>
            </w:r>
            <w:r w:rsidRPr="00CC4781">
              <w:t>Subcontractor work</w:t>
            </w:r>
          </w:p>
        </w:tc>
        <w:tc>
          <w:tcPr>
            <w:tcW w:w="2126" w:type="dxa"/>
            <w:vMerge w:val="restart"/>
            <w:shd w:val="clear" w:color="auto" w:fill="BFBFBF" w:themeFill="background1" w:themeFillShade="BF"/>
          </w:tcPr>
          <w:p w14:paraId="56A83895" w14:textId="77777777" w:rsidR="00086824" w:rsidRPr="00CC4781" w:rsidRDefault="00086824" w:rsidP="00F84CE6">
            <w:pPr>
              <w:pStyle w:val="Table8ptHeading-ASDEFCON"/>
            </w:pPr>
            <w:r>
              <w:t>Applicable Threshold (GST exclusive)</w:t>
            </w:r>
          </w:p>
        </w:tc>
        <w:tc>
          <w:tcPr>
            <w:tcW w:w="3776" w:type="dxa"/>
            <w:gridSpan w:val="2"/>
            <w:shd w:val="clear" w:color="auto" w:fill="BFBFBF" w:themeFill="background1" w:themeFillShade="BF"/>
          </w:tcPr>
          <w:p w14:paraId="0E8F8E97" w14:textId="77777777" w:rsidR="00086824" w:rsidRPr="00CC4781" w:rsidRDefault="00086824" w:rsidP="00F84CE6">
            <w:pPr>
              <w:pStyle w:val="Table8ptHeading-ASDEFCON"/>
            </w:pPr>
            <w:r w:rsidRPr="00CC4781">
              <w:t xml:space="preserve">Deemed Australian Contract Expenditure and Imported </w:t>
            </w:r>
            <w:r w:rsidRPr="00517D77">
              <w:t>Contract Expenditure</w:t>
            </w:r>
          </w:p>
        </w:tc>
      </w:tr>
      <w:tr w:rsidR="00086824" w:rsidRPr="00CC4781" w14:paraId="38DAEF3A" w14:textId="77777777" w:rsidTr="00086824">
        <w:trPr>
          <w:trHeight w:val="182"/>
          <w:tblHeader/>
        </w:trPr>
        <w:tc>
          <w:tcPr>
            <w:tcW w:w="3114" w:type="dxa"/>
            <w:vMerge/>
            <w:shd w:val="clear" w:color="auto" w:fill="BFBFBF" w:themeFill="background1" w:themeFillShade="BF"/>
          </w:tcPr>
          <w:p w14:paraId="10166606" w14:textId="77777777" w:rsidR="00086824" w:rsidRPr="00CC4781" w:rsidRDefault="00086824" w:rsidP="00F84CE6">
            <w:pPr>
              <w:pStyle w:val="Table8ptHeading-ASDEFCON"/>
            </w:pPr>
          </w:p>
        </w:tc>
        <w:tc>
          <w:tcPr>
            <w:tcW w:w="2126" w:type="dxa"/>
            <w:vMerge/>
            <w:shd w:val="clear" w:color="auto" w:fill="BFBFBF" w:themeFill="background1" w:themeFillShade="BF"/>
          </w:tcPr>
          <w:p w14:paraId="4654A0C3" w14:textId="77777777" w:rsidR="00086824" w:rsidRPr="00CC4781" w:rsidRDefault="00086824" w:rsidP="00F84CE6">
            <w:pPr>
              <w:pStyle w:val="Table8ptHeading-ASDEFCON"/>
            </w:pPr>
          </w:p>
        </w:tc>
        <w:tc>
          <w:tcPr>
            <w:tcW w:w="1843" w:type="dxa"/>
            <w:shd w:val="clear" w:color="auto" w:fill="BFBFBF" w:themeFill="background1" w:themeFillShade="BF"/>
          </w:tcPr>
          <w:p w14:paraId="37A8359A" w14:textId="77777777" w:rsidR="00086824" w:rsidRPr="00CC4781" w:rsidRDefault="00086824" w:rsidP="00F84CE6">
            <w:pPr>
              <w:pStyle w:val="Table8ptHeading-ASDEFCON"/>
            </w:pPr>
            <w:r w:rsidRPr="00CC4781">
              <w:t>Australian Contract Expenditure</w:t>
            </w:r>
          </w:p>
        </w:tc>
        <w:tc>
          <w:tcPr>
            <w:tcW w:w="1933" w:type="dxa"/>
            <w:shd w:val="clear" w:color="auto" w:fill="BFBFBF" w:themeFill="background1" w:themeFillShade="BF"/>
          </w:tcPr>
          <w:p w14:paraId="4B1D29D7" w14:textId="77777777" w:rsidR="00086824" w:rsidRPr="00CC4781" w:rsidRDefault="00086824" w:rsidP="00F84CE6">
            <w:pPr>
              <w:pStyle w:val="Table8ptHeading-ASDEFCON"/>
            </w:pPr>
            <w:r w:rsidRPr="00CC4781">
              <w:t xml:space="preserve">Imported </w:t>
            </w:r>
            <w:r w:rsidRPr="00517D77">
              <w:t>Contract Expenditure</w:t>
            </w:r>
          </w:p>
        </w:tc>
      </w:tr>
      <w:tr w:rsidR="00086824" w:rsidRPr="00CC4781" w14:paraId="76C35FAD" w14:textId="77777777" w:rsidTr="00086824">
        <w:tc>
          <w:tcPr>
            <w:tcW w:w="3114" w:type="dxa"/>
            <w:shd w:val="clear" w:color="auto" w:fill="auto"/>
          </w:tcPr>
          <w:p w14:paraId="421860E8" w14:textId="5E1A66BA" w:rsidR="00086824" w:rsidRPr="00FD3EEA" w:rsidRDefault="00086824" w:rsidP="00F84CE6">
            <w:pPr>
              <w:pStyle w:val="Table8ptText-ASDEFCON"/>
            </w:pPr>
            <w:r w:rsidRPr="00FD3EEA">
              <w:fldChar w:fldCharType="begin">
                <w:ffData>
                  <w:name w:val=""/>
                  <w:enabled/>
                  <w:calcOnExit w:val="0"/>
                  <w:textInput>
                    <w:default w:val="(…INSERT description...)"/>
                  </w:textInput>
                </w:ffData>
              </w:fldChar>
            </w:r>
            <w:r w:rsidRPr="00FD3EEA">
              <w:instrText xml:space="preserve"> FORMTEXT </w:instrText>
            </w:r>
            <w:r w:rsidRPr="00FD3EEA">
              <w:fldChar w:fldCharType="separate"/>
            </w:r>
            <w:r w:rsidR="00E9671B">
              <w:rPr>
                <w:noProof/>
              </w:rPr>
              <w:t>(…INSERT description...)</w:t>
            </w:r>
            <w:r w:rsidRPr="00FD3EEA">
              <w:fldChar w:fldCharType="end"/>
            </w:r>
          </w:p>
        </w:tc>
        <w:tc>
          <w:tcPr>
            <w:tcW w:w="2126" w:type="dxa"/>
          </w:tcPr>
          <w:p w14:paraId="3C4A8025" w14:textId="7E463A3C" w:rsidR="00086824" w:rsidRPr="00FD3EEA" w:rsidRDefault="00086824" w:rsidP="00F84CE6">
            <w:pPr>
              <w:pStyle w:val="Table8ptText-ASDEFCON"/>
            </w:pPr>
            <w:r w:rsidRPr="00FD3EEA">
              <w:fldChar w:fldCharType="begin">
                <w:ffData>
                  <w:name w:val="Text10"/>
                  <w:enabled/>
                  <w:calcOnExit w:val="0"/>
                  <w:textInput>
                    <w:default w:val="(…INSERT threshold value...)"/>
                  </w:textInput>
                </w:ffData>
              </w:fldChar>
            </w:r>
            <w:r w:rsidRPr="00FD3EEA">
              <w:instrText xml:space="preserve"> FORMTEXT </w:instrText>
            </w:r>
            <w:r w:rsidRPr="00FD3EEA">
              <w:fldChar w:fldCharType="separate"/>
            </w:r>
            <w:r w:rsidR="00E9671B">
              <w:rPr>
                <w:noProof/>
              </w:rPr>
              <w:t>(…INSERT threshold value...)</w:t>
            </w:r>
            <w:r w:rsidRPr="00FD3EEA">
              <w:fldChar w:fldCharType="end"/>
            </w:r>
          </w:p>
        </w:tc>
        <w:tc>
          <w:tcPr>
            <w:tcW w:w="1843" w:type="dxa"/>
            <w:shd w:val="clear" w:color="auto" w:fill="auto"/>
          </w:tcPr>
          <w:p w14:paraId="1122D972" w14:textId="7AADB691" w:rsidR="00086824" w:rsidRPr="00FD3EEA" w:rsidRDefault="00086824" w:rsidP="00F84CE6">
            <w:pPr>
              <w:pStyle w:val="Table8ptText-ASDEFCON"/>
            </w:pPr>
            <w:r w:rsidRPr="00FD3EEA">
              <w:fldChar w:fldCharType="begin">
                <w:ffData>
                  <w:name w:val="Text10"/>
                  <w:enabled/>
                  <w:calcOnExit w:val="0"/>
                  <w:textInput>
                    <w:default w:val="(…INSERT %...)"/>
                  </w:textInput>
                </w:ffData>
              </w:fldChar>
            </w:r>
            <w:r w:rsidRPr="00FD3EEA">
              <w:instrText xml:space="preserve"> FORMTEXT </w:instrText>
            </w:r>
            <w:r w:rsidRPr="00FD3EEA">
              <w:fldChar w:fldCharType="separate"/>
            </w:r>
            <w:r w:rsidR="00E9671B">
              <w:rPr>
                <w:noProof/>
              </w:rPr>
              <w:t>(…INSERT %...)</w:t>
            </w:r>
            <w:r w:rsidRPr="00FD3EEA">
              <w:fldChar w:fldCharType="end"/>
            </w:r>
          </w:p>
        </w:tc>
        <w:tc>
          <w:tcPr>
            <w:tcW w:w="1933" w:type="dxa"/>
            <w:shd w:val="clear" w:color="auto" w:fill="auto"/>
          </w:tcPr>
          <w:p w14:paraId="00FCA144" w14:textId="7A32A12B" w:rsidR="00086824" w:rsidRPr="00FD3EEA" w:rsidRDefault="00086824" w:rsidP="00F84CE6">
            <w:pPr>
              <w:pStyle w:val="Table8ptText-ASDEFCON"/>
            </w:pPr>
            <w:r w:rsidRPr="00FD3EEA">
              <w:fldChar w:fldCharType="begin">
                <w:ffData>
                  <w:name w:val="Text10"/>
                  <w:enabled/>
                  <w:calcOnExit w:val="0"/>
                  <w:textInput>
                    <w:default w:val="(…INSERT %...)"/>
                  </w:textInput>
                </w:ffData>
              </w:fldChar>
            </w:r>
            <w:r w:rsidRPr="00FD3EEA">
              <w:instrText xml:space="preserve"> FORMTEXT </w:instrText>
            </w:r>
            <w:r w:rsidRPr="00FD3EEA">
              <w:fldChar w:fldCharType="separate"/>
            </w:r>
            <w:r w:rsidR="00E9671B">
              <w:rPr>
                <w:noProof/>
              </w:rPr>
              <w:t>(…INSERT %...)</w:t>
            </w:r>
            <w:r w:rsidRPr="00FD3EEA">
              <w:fldChar w:fldCharType="end"/>
            </w:r>
          </w:p>
        </w:tc>
      </w:tr>
      <w:tr w:rsidR="00086824" w:rsidRPr="00CC4781" w14:paraId="5AC9B9B0" w14:textId="77777777" w:rsidTr="00086824">
        <w:tc>
          <w:tcPr>
            <w:tcW w:w="3114" w:type="dxa"/>
            <w:shd w:val="clear" w:color="auto" w:fill="auto"/>
          </w:tcPr>
          <w:p w14:paraId="403A75F9" w14:textId="45CDE454" w:rsidR="00086824" w:rsidRPr="00FD3EEA" w:rsidRDefault="00086824" w:rsidP="00F84CE6">
            <w:pPr>
              <w:pStyle w:val="Table8ptText-ASDEFCON"/>
            </w:pPr>
            <w:r w:rsidRPr="00FD3EEA">
              <w:fldChar w:fldCharType="begin">
                <w:ffData>
                  <w:name w:val=""/>
                  <w:enabled/>
                  <w:calcOnExit w:val="0"/>
                  <w:textInput>
                    <w:default w:val="(…INSERT description...)"/>
                  </w:textInput>
                </w:ffData>
              </w:fldChar>
            </w:r>
            <w:r w:rsidRPr="00FD3EEA">
              <w:instrText xml:space="preserve"> FORMTEXT </w:instrText>
            </w:r>
            <w:r w:rsidRPr="00FD3EEA">
              <w:fldChar w:fldCharType="separate"/>
            </w:r>
            <w:r w:rsidR="00E9671B">
              <w:rPr>
                <w:noProof/>
              </w:rPr>
              <w:t>(…INSERT description...)</w:t>
            </w:r>
            <w:r w:rsidRPr="00FD3EEA">
              <w:fldChar w:fldCharType="end"/>
            </w:r>
          </w:p>
        </w:tc>
        <w:tc>
          <w:tcPr>
            <w:tcW w:w="2126" w:type="dxa"/>
          </w:tcPr>
          <w:p w14:paraId="1DCC95B8" w14:textId="288C2ADC" w:rsidR="00086824" w:rsidRPr="00FD3EEA" w:rsidRDefault="00086824" w:rsidP="00F84CE6">
            <w:pPr>
              <w:pStyle w:val="Table8ptText-ASDEFCON"/>
            </w:pPr>
            <w:r w:rsidRPr="00FD3EEA">
              <w:fldChar w:fldCharType="begin">
                <w:ffData>
                  <w:name w:val=""/>
                  <w:enabled/>
                  <w:calcOnExit w:val="0"/>
                  <w:textInput>
                    <w:default w:val="(…INSERT threshold value...)"/>
                  </w:textInput>
                </w:ffData>
              </w:fldChar>
            </w:r>
            <w:r w:rsidRPr="00FD3EEA">
              <w:instrText xml:space="preserve"> FORMTEXT </w:instrText>
            </w:r>
            <w:r w:rsidRPr="00FD3EEA">
              <w:fldChar w:fldCharType="separate"/>
            </w:r>
            <w:r w:rsidR="00E9671B">
              <w:rPr>
                <w:noProof/>
              </w:rPr>
              <w:t>(…INSERT threshold value...)</w:t>
            </w:r>
            <w:r w:rsidRPr="00FD3EEA">
              <w:fldChar w:fldCharType="end"/>
            </w:r>
          </w:p>
        </w:tc>
        <w:tc>
          <w:tcPr>
            <w:tcW w:w="1843" w:type="dxa"/>
            <w:shd w:val="clear" w:color="auto" w:fill="auto"/>
          </w:tcPr>
          <w:p w14:paraId="4C987987" w14:textId="6A240837" w:rsidR="00086824" w:rsidRPr="00FD3EEA" w:rsidRDefault="00086824" w:rsidP="00F84CE6">
            <w:pPr>
              <w:pStyle w:val="Table8ptText-ASDEFCON"/>
            </w:pPr>
            <w:r w:rsidRPr="00FD3EEA">
              <w:fldChar w:fldCharType="begin">
                <w:ffData>
                  <w:name w:val="Text10"/>
                  <w:enabled/>
                  <w:calcOnExit w:val="0"/>
                  <w:textInput>
                    <w:default w:val="(…INSERT %...)"/>
                  </w:textInput>
                </w:ffData>
              </w:fldChar>
            </w:r>
            <w:r w:rsidRPr="00FD3EEA">
              <w:instrText xml:space="preserve"> FORMTEXT </w:instrText>
            </w:r>
            <w:r w:rsidRPr="00FD3EEA">
              <w:fldChar w:fldCharType="separate"/>
            </w:r>
            <w:r w:rsidR="00E9671B">
              <w:rPr>
                <w:noProof/>
              </w:rPr>
              <w:t>(…INSERT %...)</w:t>
            </w:r>
            <w:r w:rsidRPr="00FD3EEA">
              <w:fldChar w:fldCharType="end"/>
            </w:r>
          </w:p>
        </w:tc>
        <w:tc>
          <w:tcPr>
            <w:tcW w:w="1933" w:type="dxa"/>
            <w:shd w:val="clear" w:color="auto" w:fill="auto"/>
          </w:tcPr>
          <w:p w14:paraId="107B070A" w14:textId="7DE770A3" w:rsidR="00086824" w:rsidRPr="00FD3EEA" w:rsidRDefault="00086824" w:rsidP="00F84CE6">
            <w:pPr>
              <w:pStyle w:val="Table8ptText-ASDEFCON"/>
            </w:pPr>
            <w:r w:rsidRPr="00FD3EEA">
              <w:fldChar w:fldCharType="begin">
                <w:ffData>
                  <w:name w:val="Text10"/>
                  <w:enabled/>
                  <w:calcOnExit w:val="0"/>
                  <w:textInput>
                    <w:default w:val="(…INSERT %...)"/>
                  </w:textInput>
                </w:ffData>
              </w:fldChar>
            </w:r>
            <w:r w:rsidRPr="00FD3EEA">
              <w:instrText xml:space="preserve"> FORMTEXT </w:instrText>
            </w:r>
            <w:r w:rsidRPr="00FD3EEA">
              <w:fldChar w:fldCharType="separate"/>
            </w:r>
            <w:r w:rsidR="00E9671B">
              <w:rPr>
                <w:noProof/>
              </w:rPr>
              <w:t>(…INSERT %...)</w:t>
            </w:r>
            <w:r w:rsidRPr="00FD3EEA">
              <w:fldChar w:fldCharType="end"/>
            </w:r>
          </w:p>
        </w:tc>
      </w:tr>
    </w:tbl>
    <w:p w14:paraId="07E5717A" w14:textId="77777777" w:rsidR="00086824" w:rsidRDefault="00086824" w:rsidP="00DA7657">
      <w:pPr>
        <w:pStyle w:val="ASDEFCONOptionSpace"/>
      </w:pPr>
      <w:bookmarkStart w:id="147" w:name="_Toc74207417"/>
      <w:bookmarkStart w:id="148" w:name="_Toc74207740"/>
      <w:bookmarkStart w:id="149" w:name="_Toc74208018"/>
      <w:bookmarkStart w:id="150" w:name="_Toc74208295"/>
      <w:bookmarkStart w:id="151" w:name="_Toc74208576"/>
      <w:bookmarkStart w:id="152" w:name="_Toc74208854"/>
      <w:bookmarkStart w:id="153" w:name="_Toc74308403"/>
      <w:bookmarkStart w:id="154" w:name="_Toc74308797"/>
      <w:bookmarkStart w:id="155" w:name="_Toc74309183"/>
      <w:bookmarkStart w:id="156" w:name="_Toc74636439"/>
      <w:bookmarkEnd w:id="147"/>
      <w:bookmarkEnd w:id="148"/>
      <w:bookmarkEnd w:id="149"/>
      <w:bookmarkEnd w:id="150"/>
      <w:bookmarkEnd w:id="151"/>
      <w:bookmarkEnd w:id="152"/>
      <w:bookmarkEnd w:id="153"/>
      <w:bookmarkEnd w:id="154"/>
      <w:bookmarkEnd w:id="155"/>
      <w:bookmarkEnd w:id="156"/>
    </w:p>
    <w:p w14:paraId="083F1550" w14:textId="6BF03EAA" w:rsidR="00086824" w:rsidRDefault="00086824" w:rsidP="00086824">
      <w:pPr>
        <w:pStyle w:val="COTCOCLV3-ASDEFCON"/>
      </w:pPr>
      <w:r>
        <w:t xml:space="preserve">The parties acknowledge and agree that, in accordance with </w:t>
      </w:r>
      <w:r w:rsidRPr="00C071C2">
        <w:t>paragraph</w:t>
      </w:r>
      <w:r>
        <w:t xml:space="preserve"> 4 of the ACE Measurement Rules, alternate deeming rates for indirect costs (including overhead and general and administrative costs) for the Contractor and </w:t>
      </w:r>
      <w:r w:rsidRPr="00C071C2">
        <w:t>specified</w:t>
      </w:r>
      <w:r>
        <w:t xml:space="preserve"> Subcontractors shall be applied </w:t>
      </w:r>
      <w:r w:rsidR="00C65436">
        <w:t xml:space="preserve">in accordance with </w:t>
      </w:r>
      <w:r w:rsidR="00C65436">
        <w:fldChar w:fldCharType="begin"/>
      </w:r>
      <w:r w:rsidR="00C65436">
        <w:instrText xml:space="preserve"> REF _Ref83976116 \h </w:instrText>
      </w:r>
      <w:r w:rsidR="00C65436">
        <w:fldChar w:fldCharType="separate"/>
      </w:r>
      <w:r w:rsidR="00ED27DD">
        <w:t>Table B-</w:t>
      </w:r>
      <w:r w:rsidR="00ED27DD">
        <w:rPr>
          <w:noProof/>
        </w:rPr>
        <w:t>3</w:t>
      </w:r>
      <w:r w:rsidR="00C65436">
        <w:fldChar w:fldCharType="end"/>
      </w:r>
      <w:r w:rsidR="00C65436">
        <w:t xml:space="preserve">, </w:t>
      </w:r>
      <w:r>
        <w:t>as follows:</w:t>
      </w:r>
    </w:p>
    <w:p w14:paraId="7721562E" w14:textId="4AEBF4BA" w:rsidR="00086824" w:rsidRDefault="00086824" w:rsidP="00086824">
      <w:pPr>
        <w:pStyle w:val="Caption"/>
        <w:keepNext/>
      </w:pPr>
      <w:bookmarkStart w:id="157" w:name="_Ref83976116"/>
      <w:r>
        <w:t>Table B-</w:t>
      </w:r>
      <w:r w:rsidR="004451F9">
        <w:fldChar w:fldCharType="begin"/>
      </w:r>
      <w:r w:rsidR="004451F9">
        <w:instrText xml:space="preserve"> SEQ Table \* ARABIC </w:instrText>
      </w:r>
      <w:r w:rsidR="004451F9">
        <w:fldChar w:fldCharType="separate"/>
      </w:r>
      <w:r w:rsidR="00ED27DD">
        <w:rPr>
          <w:noProof/>
        </w:rPr>
        <w:t>3</w:t>
      </w:r>
      <w:r w:rsidR="004451F9">
        <w:rPr>
          <w:noProof/>
        </w:rPr>
        <w:fldChar w:fldCharType="end"/>
      </w:r>
      <w:bookmarkEnd w:id="157"/>
      <w:r>
        <w:t>: Deeming Rates for Indirect Costs</w:t>
      </w:r>
    </w:p>
    <w:tbl>
      <w:tblPr>
        <w:tblStyle w:val="TableGrid"/>
        <w:tblpPr w:leftFromText="180" w:rightFromText="180" w:vertAnchor="text" w:horzAnchor="margin" w:tblpXSpec="center" w:tblpY="-60"/>
        <w:tblW w:w="0" w:type="auto"/>
        <w:tblLayout w:type="fixed"/>
        <w:tblLook w:val="04A0" w:firstRow="1" w:lastRow="0" w:firstColumn="1" w:lastColumn="0" w:noHBand="0" w:noVBand="1"/>
      </w:tblPr>
      <w:tblGrid>
        <w:gridCol w:w="4677"/>
        <w:gridCol w:w="1701"/>
        <w:gridCol w:w="1696"/>
      </w:tblGrid>
      <w:tr w:rsidR="00086824" w14:paraId="4B8A8F3D" w14:textId="77777777" w:rsidTr="00A25A18">
        <w:tc>
          <w:tcPr>
            <w:tcW w:w="4677" w:type="dxa"/>
            <w:shd w:val="clear" w:color="auto" w:fill="BFBFBF" w:themeFill="background1" w:themeFillShade="BF"/>
          </w:tcPr>
          <w:p w14:paraId="54F424C9" w14:textId="77777777" w:rsidR="00086824" w:rsidRDefault="00086824" w:rsidP="00F84CE6">
            <w:pPr>
              <w:pStyle w:val="Table8ptHeading-ASDEFCON"/>
            </w:pPr>
            <w:r>
              <w:t>Entity Name</w:t>
            </w:r>
          </w:p>
        </w:tc>
        <w:tc>
          <w:tcPr>
            <w:tcW w:w="1701" w:type="dxa"/>
            <w:shd w:val="clear" w:color="auto" w:fill="BFBFBF" w:themeFill="background1" w:themeFillShade="BF"/>
          </w:tcPr>
          <w:p w14:paraId="35341973" w14:textId="77777777" w:rsidR="00086824" w:rsidRDefault="00086824" w:rsidP="00F84CE6">
            <w:pPr>
              <w:pStyle w:val="Table8ptHeading-ASDEFCON"/>
            </w:pPr>
            <w:r>
              <w:t>Deemed ACE percentage</w:t>
            </w:r>
          </w:p>
        </w:tc>
        <w:tc>
          <w:tcPr>
            <w:tcW w:w="1696" w:type="dxa"/>
            <w:shd w:val="clear" w:color="auto" w:fill="BFBFBF" w:themeFill="background1" w:themeFillShade="BF"/>
          </w:tcPr>
          <w:p w14:paraId="2AC10FDE" w14:textId="77777777" w:rsidR="00086824" w:rsidRDefault="00086824" w:rsidP="00F84CE6">
            <w:pPr>
              <w:pStyle w:val="Table8ptHeading-ASDEFCON"/>
            </w:pPr>
            <w:r>
              <w:t>Deemed ICE% percentage</w:t>
            </w:r>
          </w:p>
        </w:tc>
      </w:tr>
      <w:tr w:rsidR="00086824" w14:paraId="6C4523AD" w14:textId="77777777" w:rsidTr="00086824">
        <w:tc>
          <w:tcPr>
            <w:tcW w:w="4677" w:type="dxa"/>
          </w:tcPr>
          <w:p w14:paraId="1DA5FDF7" w14:textId="38973A91" w:rsidR="00086824" w:rsidRDefault="00086824" w:rsidP="00F84CE6">
            <w:pPr>
              <w:pStyle w:val="Table8ptText-ASDEFCON"/>
            </w:pPr>
            <w:r>
              <w:fldChar w:fldCharType="begin">
                <w:ffData>
                  <w:name w:val="Text12"/>
                  <w:enabled/>
                  <w:calcOnExit w:val="0"/>
                  <w:textInput>
                    <w:default w:val="(… INSERT CONTRACTOR NAME …)"/>
                  </w:textInput>
                </w:ffData>
              </w:fldChar>
            </w:r>
            <w:r>
              <w:instrText xml:space="preserve"> FORMTEXT </w:instrText>
            </w:r>
            <w:r>
              <w:fldChar w:fldCharType="separate"/>
            </w:r>
            <w:r w:rsidR="00E9671B">
              <w:rPr>
                <w:noProof/>
              </w:rPr>
              <w:t>(… INSERT CONTRACTOR NAME …)</w:t>
            </w:r>
            <w:r>
              <w:fldChar w:fldCharType="end"/>
            </w:r>
          </w:p>
        </w:tc>
        <w:tc>
          <w:tcPr>
            <w:tcW w:w="1701" w:type="dxa"/>
          </w:tcPr>
          <w:p w14:paraId="040CA84D" w14:textId="73ACC252" w:rsidR="00086824" w:rsidRDefault="00086824" w:rsidP="00F84CE6">
            <w:pPr>
              <w:pStyle w:val="Table8ptText-ASDEFCON"/>
            </w:pPr>
            <w:r w:rsidRPr="00FD3EEA">
              <w:fldChar w:fldCharType="begin">
                <w:ffData>
                  <w:name w:val="Text10"/>
                  <w:enabled/>
                  <w:calcOnExit w:val="0"/>
                  <w:textInput>
                    <w:default w:val="(…INSERT %...)"/>
                  </w:textInput>
                </w:ffData>
              </w:fldChar>
            </w:r>
            <w:r w:rsidRPr="00FD3EEA">
              <w:instrText xml:space="preserve"> FORMTEXT </w:instrText>
            </w:r>
            <w:r w:rsidRPr="00FD3EEA">
              <w:fldChar w:fldCharType="separate"/>
            </w:r>
            <w:r w:rsidR="00E9671B">
              <w:rPr>
                <w:noProof/>
              </w:rPr>
              <w:t>(…INSERT %...)</w:t>
            </w:r>
            <w:r w:rsidRPr="00FD3EEA">
              <w:fldChar w:fldCharType="end"/>
            </w:r>
          </w:p>
        </w:tc>
        <w:tc>
          <w:tcPr>
            <w:tcW w:w="1696" w:type="dxa"/>
          </w:tcPr>
          <w:p w14:paraId="74A154F5" w14:textId="4DB274A4" w:rsidR="00086824" w:rsidRDefault="00086824" w:rsidP="00F84CE6">
            <w:pPr>
              <w:pStyle w:val="Table8ptText-ASDEFCON"/>
            </w:pPr>
            <w:r w:rsidRPr="00FD3EEA">
              <w:fldChar w:fldCharType="begin">
                <w:ffData>
                  <w:name w:val="Text10"/>
                  <w:enabled/>
                  <w:calcOnExit w:val="0"/>
                  <w:textInput>
                    <w:default w:val="(…INSERT %...)"/>
                  </w:textInput>
                </w:ffData>
              </w:fldChar>
            </w:r>
            <w:r w:rsidRPr="00FD3EEA">
              <w:instrText xml:space="preserve"> FORMTEXT </w:instrText>
            </w:r>
            <w:r w:rsidRPr="00FD3EEA">
              <w:fldChar w:fldCharType="separate"/>
            </w:r>
            <w:r w:rsidR="00E9671B">
              <w:rPr>
                <w:noProof/>
              </w:rPr>
              <w:t>(…INSERT %...)</w:t>
            </w:r>
            <w:r w:rsidRPr="00FD3EEA">
              <w:fldChar w:fldCharType="end"/>
            </w:r>
          </w:p>
        </w:tc>
      </w:tr>
      <w:tr w:rsidR="00086824" w14:paraId="29168833" w14:textId="77777777" w:rsidTr="00086824">
        <w:tc>
          <w:tcPr>
            <w:tcW w:w="4677" w:type="dxa"/>
          </w:tcPr>
          <w:p w14:paraId="33769A9C" w14:textId="53FA9827" w:rsidR="00086824" w:rsidRDefault="00086824" w:rsidP="00F84CE6">
            <w:pPr>
              <w:pStyle w:val="Table8ptText-ASDEFCON"/>
            </w:pPr>
            <w:r>
              <w:fldChar w:fldCharType="begin">
                <w:ffData>
                  <w:name w:val="Text13"/>
                  <w:enabled/>
                  <w:calcOnExit w:val="0"/>
                  <w:textInput>
                    <w:default w:val="(… INSERT SUBCONTRACTOR NAME …)"/>
                  </w:textInput>
                </w:ffData>
              </w:fldChar>
            </w:r>
            <w:r>
              <w:instrText xml:space="preserve"> FORMTEXT </w:instrText>
            </w:r>
            <w:r>
              <w:fldChar w:fldCharType="separate"/>
            </w:r>
            <w:r w:rsidR="00E9671B">
              <w:rPr>
                <w:noProof/>
              </w:rPr>
              <w:t>(… INSERT SUBCONTRACTOR NAME …)</w:t>
            </w:r>
            <w:r>
              <w:fldChar w:fldCharType="end"/>
            </w:r>
          </w:p>
        </w:tc>
        <w:tc>
          <w:tcPr>
            <w:tcW w:w="1701" w:type="dxa"/>
          </w:tcPr>
          <w:p w14:paraId="681628C3" w14:textId="126AF2D3" w:rsidR="00086824" w:rsidRDefault="00086824" w:rsidP="00F84CE6">
            <w:pPr>
              <w:pStyle w:val="Table8ptText-ASDEFCON"/>
            </w:pPr>
            <w:r w:rsidRPr="00FD3EEA">
              <w:fldChar w:fldCharType="begin">
                <w:ffData>
                  <w:name w:val="Text10"/>
                  <w:enabled/>
                  <w:calcOnExit w:val="0"/>
                  <w:textInput>
                    <w:default w:val="(…INSERT %...)"/>
                  </w:textInput>
                </w:ffData>
              </w:fldChar>
            </w:r>
            <w:r w:rsidRPr="00FD3EEA">
              <w:instrText xml:space="preserve"> FORMTEXT </w:instrText>
            </w:r>
            <w:r w:rsidRPr="00FD3EEA">
              <w:fldChar w:fldCharType="separate"/>
            </w:r>
            <w:r w:rsidR="00E9671B">
              <w:rPr>
                <w:noProof/>
              </w:rPr>
              <w:t>(…INSERT %...)</w:t>
            </w:r>
            <w:r w:rsidRPr="00FD3EEA">
              <w:fldChar w:fldCharType="end"/>
            </w:r>
          </w:p>
        </w:tc>
        <w:tc>
          <w:tcPr>
            <w:tcW w:w="1696" w:type="dxa"/>
          </w:tcPr>
          <w:p w14:paraId="3526B5BB" w14:textId="054D42EF" w:rsidR="00086824" w:rsidRDefault="00086824" w:rsidP="00F84CE6">
            <w:pPr>
              <w:pStyle w:val="Table8ptText-ASDEFCON"/>
            </w:pPr>
            <w:r w:rsidRPr="00FD3EEA">
              <w:fldChar w:fldCharType="begin">
                <w:ffData>
                  <w:name w:val="Text10"/>
                  <w:enabled/>
                  <w:calcOnExit w:val="0"/>
                  <w:textInput>
                    <w:default w:val="(…INSERT %...)"/>
                  </w:textInput>
                </w:ffData>
              </w:fldChar>
            </w:r>
            <w:r w:rsidRPr="00FD3EEA">
              <w:instrText xml:space="preserve"> FORMTEXT </w:instrText>
            </w:r>
            <w:r w:rsidRPr="00FD3EEA">
              <w:fldChar w:fldCharType="separate"/>
            </w:r>
            <w:r w:rsidR="00E9671B">
              <w:rPr>
                <w:noProof/>
              </w:rPr>
              <w:t>(…INSERT %...)</w:t>
            </w:r>
            <w:r w:rsidRPr="00FD3EEA">
              <w:fldChar w:fldCharType="end"/>
            </w:r>
          </w:p>
        </w:tc>
      </w:tr>
      <w:tr w:rsidR="00086824" w14:paraId="54294951" w14:textId="77777777" w:rsidTr="00086824">
        <w:tc>
          <w:tcPr>
            <w:tcW w:w="4677" w:type="dxa"/>
          </w:tcPr>
          <w:p w14:paraId="6073C805" w14:textId="77777777" w:rsidR="00086824" w:rsidRDefault="00086824" w:rsidP="00F84CE6">
            <w:pPr>
              <w:pStyle w:val="Table8ptText-ASDEFCON"/>
            </w:pPr>
          </w:p>
        </w:tc>
        <w:tc>
          <w:tcPr>
            <w:tcW w:w="1701" w:type="dxa"/>
          </w:tcPr>
          <w:p w14:paraId="54CD4A32" w14:textId="77777777" w:rsidR="00086824" w:rsidRPr="00FD3EEA" w:rsidRDefault="00086824" w:rsidP="00F84CE6">
            <w:pPr>
              <w:pStyle w:val="Table8ptText-ASDEFCON"/>
            </w:pPr>
          </w:p>
        </w:tc>
        <w:tc>
          <w:tcPr>
            <w:tcW w:w="1696" w:type="dxa"/>
          </w:tcPr>
          <w:p w14:paraId="62A44CF5" w14:textId="77777777" w:rsidR="00086824" w:rsidRPr="00FD3EEA" w:rsidRDefault="00086824" w:rsidP="00F84CE6">
            <w:pPr>
              <w:pStyle w:val="Table8ptText-ASDEFCON"/>
            </w:pPr>
          </w:p>
        </w:tc>
      </w:tr>
    </w:tbl>
    <w:p w14:paraId="4EEE7AFF" w14:textId="77777777" w:rsidR="00086824" w:rsidRDefault="00086824" w:rsidP="00DA7657">
      <w:pPr>
        <w:pStyle w:val="ASDEFCONOptionSpace"/>
      </w:pPr>
    </w:p>
    <w:p w14:paraId="2DF168EC" w14:textId="2FE54006" w:rsidR="00086824" w:rsidRDefault="00086824" w:rsidP="00086824">
      <w:pPr>
        <w:pStyle w:val="ASDEFCONOptionSpace"/>
      </w:pPr>
    </w:p>
    <w:p w14:paraId="278BF303" w14:textId="55B9E5C2" w:rsidR="00164AEF" w:rsidRDefault="00164AEF" w:rsidP="00590A03">
      <w:pPr>
        <w:pStyle w:val="COTCOCLV3-ASDEFCON"/>
      </w:pPr>
      <w:r>
        <w:t xml:space="preserve">Upon notification by Defence’s Commercial and Financial Analysis </w:t>
      </w:r>
      <w:r w:rsidR="00FE58AB">
        <w:t xml:space="preserve">(CFA) </w:t>
      </w:r>
      <w:r>
        <w:t xml:space="preserve">Directorate, that </w:t>
      </w:r>
      <w:r w:rsidR="003C4BCE">
        <w:t>CFA</w:t>
      </w:r>
      <w:r>
        <w:t xml:space="preserve"> has confirmed different alternate or additional deeming rates for the Contractor or a Subcontractor, the Contractor shall, within 20 Working Days, submit a CCP in accordance with clause 11.1 of the COC, to update Table B-2 or B-3 (as appropriate) to incorporate the new alternate or additional deeming rates.</w:t>
      </w:r>
    </w:p>
    <w:p w14:paraId="6FF23683" w14:textId="27BF9951" w:rsidR="003867D6" w:rsidRDefault="003867D6" w:rsidP="00DA7657">
      <w:pPr>
        <w:pStyle w:val="COTCOCLV1-ASDEFCON"/>
      </w:pPr>
      <w:bookmarkStart w:id="158" w:name="_Toc124228614"/>
      <w:bookmarkStart w:id="159" w:name="_Toc97811154"/>
      <w:r>
        <w:t>Contractor Standing Capability (OPTIONAL)</w:t>
      </w:r>
      <w:bookmarkEnd w:id="158"/>
      <w:bookmarkEnd w:id="159"/>
    </w:p>
    <w:p w14:paraId="3A223980" w14:textId="0AB61CAC" w:rsidR="003867D6" w:rsidRDefault="003867D6" w:rsidP="003867D6">
      <w:pPr>
        <w:pStyle w:val="NoteToDrafters-ASDEFCON"/>
      </w:pPr>
      <w:r>
        <w:t>Note to drafters:  To be included if the Contractor Standing Capability module is included</w:t>
      </w:r>
      <w:r w:rsidR="007B2611">
        <w:t xml:space="preserve"> as part of the draft Contract</w:t>
      </w:r>
      <w:r>
        <w:t>.  Refer to the CSC Module for more information.</w:t>
      </w:r>
    </w:p>
    <w:p w14:paraId="36CE01A5" w14:textId="77777777" w:rsidR="00086824" w:rsidRPr="001822FD" w:rsidRDefault="00086824" w:rsidP="00590A03">
      <w:pPr>
        <w:pStyle w:val="ASDEFCONNormal"/>
      </w:pPr>
    </w:p>
    <w:sectPr w:rsidR="00086824" w:rsidRPr="001822FD" w:rsidSect="000F70F4">
      <w:headerReference w:type="default" r:id="rId9"/>
      <w:footerReference w:type="default" r:id="rId10"/>
      <w:headerReference w:type="first" r:id="rId11"/>
      <w:footerReference w:type="first" r:id="rId12"/>
      <w:pgSz w:w="11907" w:h="16839" w:code="9"/>
      <w:pgMar w:top="1304" w:right="1418" w:bottom="90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6F8A6E" w14:textId="77777777" w:rsidR="004451F9" w:rsidRDefault="004451F9">
      <w:r>
        <w:separator/>
      </w:r>
    </w:p>
  </w:endnote>
  <w:endnote w:type="continuationSeparator" w:id="0">
    <w:p w14:paraId="22A19CBE" w14:textId="77777777" w:rsidR="004451F9" w:rsidRDefault="004451F9">
      <w:r>
        <w:continuationSeparator/>
      </w:r>
    </w:p>
  </w:endnote>
  <w:endnote w:type="continuationNotice" w:id="1">
    <w:p w14:paraId="7AB7F7A7" w14:textId="77777777" w:rsidR="004451F9" w:rsidRDefault="004451F9" w:rsidP="00C26F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532D2E" w14:paraId="3DF15A01" w14:textId="77777777" w:rsidTr="00347AD1">
      <w:tc>
        <w:tcPr>
          <w:tcW w:w="2500" w:type="pct"/>
        </w:tcPr>
        <w:p w14:paraId="6DC9FFEC" w14:textId="155F21B3" w:rsidR="00532D2E" w:rsidRPr="00B059DD" w:rsidRDefault="004451F9" w:rsidP="00ED27DD">
          <w:pPr>
            <w:pStyle w:val="ASDEFCONHeaderFooterLeft"/>
          </w:pPr>
          <w:r>
            <w:fldChar w:fldCharType="begin"/>
          </w:r>
          <w:r>
            <w:instrText xml:space="preserve"> DOCPROPERTY  Subject  \* MERGEFORMAT </w:instrText>
          </w:r>
          <w:r>
            <w:fldChar w:fldCharType="separate"/>
          </w:r>
          <w:r w:rsidR="00532D2E">
            <w:t>Attachment to Draft Conditions of Contract</w:t>
          </w:r>
          <w:r>
            <w:fldChar w:fldCharType="end"/>
          </w:r>
          <w:r w:rsidR="00532D2E" w:rsidRPr="00B059DD">
            <w:t xml:space="preserve"> (</w:t>
          </w:r>
          <w:r>
            <w:fldChar w:fldCharType="begin"/>
          </w:r>
          <w:r>
            <w:instrText xml:space="preserve"> DOCPROPERTY  Version  \* MERGEFORMAT </w:instrText>
          </w:r>
          <w:r>
            <w:fldChar w:fldCharType="separate"/>
          </w:r>
          <w:r w:rsidR="00532D2E">
            <w:t>V5.3</w:t>
          </w:r>
          <w:r>
            <w:fldChar w:fldCharType="end"/>
          </w:r>
          <w:r w:rsidR="00532D2E" w:rsidRPr="00B059DD">
            <w:t>)</w:t>
          </w:r>
        </w:p>
      </w:tc>
      <w:tc>
        <w:tcPr>
          <w:tcW w:w="2500" w:type="pct"/>
        </w:tcPr>
        <w:p w14:paraId="796BF70B" w14:textId="1C76C96C" w:rsidR="00532D2E" w:rsidRPr="00B059DD" w:rsidRDefault="00532D2E" w:rsidP="007822AB">
          <w:pPr>
            <w:pStyle w:val="ASDEFCONHeaderFooterRight"/>
          </w:pPr>
          <w:r w:rsidRPr="00B059DD">
            <w:t>B-</w:t>
          </w:r>
          <w:r w:rsidRPr="00B059DD">
            <w:fldChar w:fldCharType="begin"/>
          </w:r>
          <w:r w:rsidRPr="00B059DD">
            <w:instrText xml:space="preserve"> PAGE   \* MERGEFORMAT </w:instrText>
          </w:r>
          <w:r w:rsidRPr="00B059DD">
            <w:fldChar w:fldCharType="separate"/>
          </w:r>
          <w:r w:rsidR="002633BF">
            <w:rPr>
              <w:noProof/>
            </w:rPr>
            <w:t>3</w:t>
          </w:r>
          <w:r w:rsidRPr="00B059DD">
            <w:fldChar w:fldCharType="end"/>
          </w:r>
        </w:p>
      </w:tc>
    </w:tr>
    <w:tr w:rsidR="00532D2E" w14:paraId="56C4AF48" w14:textId="77777777" w:rsidTr="00347AD1">
      <w:trPr>
        <w:trHeight w:val="74"/>
      </w:trPr>
      <w:tc>
        <w:tcPr>
          <w:tcW w:w="5000" w:type="pct"/>
          <w:gridSpan w:val="2"/>
        </w:tcPr>
        <w:p w14:paraId="6F16BFB0" w14:textId="677E9D6C" w:rsidR="00532D2E" w:rsidRPr="00B059DD" w:rsidRDefault="004451F9" w:rsidP="00507121">
          <w:pPr>
            <w:pStyle w:val="ASDEFCONHeaderFooterClassification"/>
          </w:pPr>
          <w:r>
            <w:fldChar w:fldCharType="begin"/>
          </w:r>
          <w:r>
            <w:instrText xml:space="preserve"> DOCPROPERTY Classification </w:instrText>
          </w:r>
          <w:r>
            <w:fldChar w:fldCharType="separate"/>
          </w:r>
          <w:r w:rsidR="00532D2E">
            <w:t>OFFICIAL</w:t>
          </w:r>
          <w:r>
            <w:fldChar w:fldCharType="end"/>
          </w:r>
        </w:p>
      </w:tc>
    </w:tr>
  </w:tbl>
  <w:p w14:paraId="61DA0DE0" w14:textId="11F5A1BE" w:rsidR="00532D2E" w:rsidRDefault="00532D2E" w:rsidP="000A7916">
    <w:pPr>
      <w:pStyle w:val="ASDEFCONHeaderFooterLef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532D2E" w14:paraId="6C24FD39" w14:textId="77777777" w:rsidTr="00051024">
      <w:tc>
        <w:tcPr>
          <w:tcW w:w="2500" w:type="pct"/>
        </w:tcPr>
        <w:p w14:paraId="55D87E3B" w14:textId="741829FD" w:rsidR="00532D2E" w:rsidRPr="00B059DD" w:rsidRDefault="00532D2E" w:rsidP="00B72E3F">
          <w:pPr>
            <w:pStyle w:val="ASDEFCONNormal"/>
            <w:rPr>
              <w:sz w:val="16"/>
              <w:szCs w:val="16"/>
            </w:rPr>
          </w:pPr>
          <w:r w:rsidRPr="00B059DD">
            <w:rPr>
              <w:sz w:val="16"/>
              <w:szCs w:val="16"/>
            </w:rPr>
            <w:fldChar w:fldCharType="begin"/>
          </w:r>
          <w:r w:rsidRPr="00B059DD">
            <w:rPr>
              <w:sz w:val="16"/>
              <w:szCs w:val="16"/>
            </w:rPr>
            <w:instrText xml:space="preserve"> DOCPROPERTY  Subject  \* MERGEFORMAT </w:instrText>
          </w:r>
          <w:r w:rsidRPr="00B059DD">
            <w:rPr>
              <w:sz w:val="16"/>
              <w:szCs w:val="16"/>
            </w:rPr>
            <w:fldChar w:fldCharType="separate"/>
          </w:r>
          <w:r>
            <w:rPr>
              <w:sz w:val="16"/>
              <w:szCs w:val="16"/>
            </w:rPr>
            <w:t>Attachment to Draft Conditions of Contract</w:t>
          </w:r>
          <w:r w:rsidRPr="00B059DD">
            <w:rPr>
              <w:sz w:val="16"/>
              <w:szCs w:val="16"/>
            </w:rPr>
            <w:fldChar w:fldCharType="end"/>
          </w:r>
          <w:r w:rsidRPr="00B059DD">
            <w:rPr>
              <w:sz w:val="16"/>
              <w:szCs w:val="16"/>
            </w:rPr>
            <w:t xml:space="preserve"> (</w:t>
          </w:r>
          <w:r w:rsidRPr="00B059DD">
            <w:rPr>
              <w:sz w:val="16"/>
              <w:szCs w:val="16"/>
            </w:rPr>
            <w:fldChar w:fldCharType="begin"/>
          </w:r>
          <w:r w:rsidRPr="00B059DD">
            <w:rPr>
              <w:sz w:val="16"/>
              <w:szCs w:val="16"/>
            </w:rPr>
            <w:instrText xml:space="preserve"> DOCPROPERTY Version </w:instrText>
          </w:r>
          <w:r w:rsidRPr="00B059DD">
            <w:rPr>
              <w:sz w:val="16"/>
              <w:szCs w:val="16"/>
            </w:rPr>
            <w:fldChar w:fldCharType="separate"/>
          </w:r>
          <w:r>
            <w:rPr>
              <w:sz w:val="16"/>
              <w:szCs w:val="16"/>
            </w:rPr>
            <w:t>V5.2</w:t>
          </w:r>
          <w:r w:rsidRPr="00B059DD">
            <w:rPr>
              <w:sz w:val="16"/>
              <w:szCs w:val="16"/>
            </w:rPr>
            <w:fldChar w:fldCharType="end"/>
          </w:r>
          <w:r w:rsidRPr="00B059DD">
            <w:rPr>
              <w:sz w:val="16"/>
              <w:szCs w:val="16"/>
            </w:rPr>
            <w:t>)</w:t>
          </w:r>
        </w:p>
      </w:tc>
      <w:tc>
        <w:tcPr>
          <w:tcW w:w="2500" w:type="pct"/>
        </w:tcPr>
        <w:p w14:paraId="6D6F9145" w14:textId="1E168E0B" w:rsidR="00532D2E" w:rsidRPr="00B059DD" w:rsidRDefault="00532D2E" w:rsidP="00232471">
          <w:pPr>
            <w:pStyle w:val="ASDEFCONNormal"/>
            <w:jc w:val="right"/>
            <w:rPr>
              <w:sz w:val="16"/>
              <w:szCs w:val="16"/>
            </w:rPr>
          </w:pPr>
          <w:r w:rsidRPr="00B059DD">
            <w:rPr>
              <w:sz w:val="16"/>
              <w:szCs w:val="16"/>
            </w:rPr>
            <w:t>B-</w:t>
          </w:r>
          <w:r w:rsidRPr="00B059DD">
            <w:rPr>
              <w:sz w:val="16"/>
              <w:szCs w:val="16"/>
            </w:rPr>
            <w:fldChar w:fldCharType="begin"/>
          </w:r>
          <w:r w:rsidRPr="00B059DD">
            <w:rPr>
              <w:sz w:val="16"/>
              <w:szCs w:val="16"/>
            </w:rPr>
            <w:instrText xml:space="preserve"> PAGE   \* MERGEFORMAT </w:instrText>
          </w:r>
          <w:r w:rsidRPr="00B059DD">
            <w:rPr>
              <w:sz w:val="16"/>
              <w:szCs w:val="16"/>
            </w:rPr>
            <w:fldChar w:fldCharType="separate"/>
          </w:r>
          <w:r>
            <w:rPr>
              <w:noProof/>
              <w:sz w:val="16"/>
              <w:szCs w:val="16"/>
            </w:rPr>
            <w:t>10</w:t>
          </w:r>
          <w:r w:rsidRPr="00B059DD">
            <w:rPr>
              <w:sz w:val="16"/>
              <w:szCs w:val="16"/>
            </w:rPr>
            <w:fldChar w:fldCharType="end"/>
          </w:r>
        </w:p>
      </w:tc>
    </w:tr>
    <w:tr w:rsidR="00532D2E" w14:paraId="1DAED646" w14:textId="77777777" w:rsidTr="00051024">
      <w:trPr>
        <w:trHeight w:val="74"/>
      </w:trPr>
      <w:tc>
        <w:tcPr>
          <w:tcW w:w="5000" w:type="pct"/>
          <w:gridSpan w:val="2"/>
        </w:tcPr>
        <w:p w14:paraId="621368F8" w14:textId="4A4A58CA" w:rsidR="00532D2E" w:rsidRPr="00B059DD" w:rsidRDefault="00532D2E" w:rsidP="00B059DD">
          <w:pPr>
            <w:pStyle w:val="ASDEFCONNormal"/>
            <w:jc w:val="center"/>
            <w:rPr>
              <w:b/>
            </w:rPr>
          </w:pPr>
          <w:r w:rsidRPr="00B059DD">
            <w:rPr>
              <w:b/>
            </w:rPr>
            <w:fldChar w:fldCharType="begin"/>
          </w:r>
          <w:r w:rsidRPr="00B059DD">
            <w:rPr>
              <w:b/>
            </w:rPr>
            <w:instrText xml:space="preserve"> DOCPROPERTY Classification </w:instrText>
          </w:r>
          <w:r w:rsidRPr="00B059DD">
            <w:rPr>
              <w:b/>
            </w:rPr>
            <w:fldChar w:fldCharType="separate"/>
          </w:r>
          <w:r>
            <w:rPr>
              <w:b/>
            </w:rPr>
            <w:t>OFFICIAL</w:t>
          </w:r>
          <w:r w:rsidRPr="00B059DD">
            <w:rPr>
              <w:b/>
            </w:rPr>
            <w:fldChar w:fldCharType="end"/>
          </w:r>
        </w:p>
      </w:tc>
    </w:tr>
  </w:tbl>
  <w:p w14:paraId="74E8336F" w14:textId="78A82764" w:rsidR="00532D2E" w:rsidRPr="00986787" w:rsidRDefault="00532D2E" w:rsidP="00505B01">
    <w:pPr>
      <w:pStyle w:val="ASDEFCONHeaderFooter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CB51D2" w14:textId="77777777" w:rsidR="004451F9" w:rsidRDefault="004451F9">
      <w:r>
        <w:separator/>
      </w:r>
    </w:p>
  </w:footnote>
  <w:footnote w:type="continuationSeparator" w:id="0">
    <w:p w14:paraId="72CC386F" w14:textId="77777777" w:rsidR="004451F9" w:rsidRDefault="004451F9">
      <w:r>
        <w:continuationSeparator/>
      </w:r>
    </w:p>
  </w:footnote>
  <w:footnote w:type="continuationNotice" w:id="1">
    <w:p w14:paraId="08FA51BB" w14:textId="77777777" w:rsidR="004451F9" w:rsidRDefault="004451F9" w:rsidP="00C26F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532D2E" w14:paraId="0486CDE8" w14:textId="77777777" w:rsidTr="00051024">
      <w:tc>
        <w:tcPr>
          <w:tcW w:w="5000" w:type="pct"/>
          <w:gridSpan w:val="2"/>
        </w:tcPr>
        <w:p w14:paraId="34999F73" w14:textId="6D4C0D9B" w:rsidR="00532D2E" w:rsidRPr="00B059DD" w:rsidRDefault="007A0E01" w:rsidP="00507121">
          <w:pPr>
            <w:pStyle w:val="ASDEFCONHeaderFooterClassification"/>
          </w:pPr>
          <w:fldSimple w:instr=" DOCPROPERTY Classification ">
            <w:r w:rsidR="00532D2E">
              <w:t>OFFICIAL</w:t>
            </w:r>
          </w:fldSimple>
        </w:p>
      </w:tc>
    </w:tr>
    <w:tr w:rsidR="00532D2E" w14:paraId="60A419B0" w14:textId="77777777" w:rsidTr="00051024">
      <w:tc>
        <w:tcPr>
          <w:tcW w:w="2500" w:type="pct"/>
        </w:tcPr>
        <w:p w14:paraId="4295E990" w14:textId="01B61472" w:rsidR="00532D2E" w:rsidRPr="00B059DD" w:rsidRDefault="004451F9" w:rsidP="007822AB">
          <w:pPr>
            <w:pStyle w:val="ASDEFCONHeaderFooterLeft"/>
          </w:pPr>
          <w:r>
            <w:fldChar w:fldCharType="begin"/>
          </w:r>
          <w:r>
            <w:instrText xml:space="preserve"> TITLE   \* MERGEFORMAT </w:instrText>
          </w:r>
          <w:r>
            <w:fldChar w:fldCharType="separate"/>
          </w:r>
          <w:r w:rsidR="00532D2E">
            <w:t>ASDEFCON (Support)</w:t>
          </w:r>
          <w:r>
            <w:fldChar w:fldCharType="end"/>
          </w:r>
        </w:p>
      </w:tc>
      <w:tc>
        <w:tcPr>
          <w:tcW w:w="2500" w:type="pct"/>
        </w:tcPr>
        <w:p w14:paraId="0C2E2091" w14:textId="124D6E4A" w:rsidR="00532D2E" w:rsidRPr="00B059DD" w:rsidRDefault="004451F9" w:rsidP="007822AB">
          <w:pPr>
            <w:pStyle w:val="ASDEFCONHeaderFooterRight"/>
          </w:pPr>
          <w:r>
            <w:fldChar w:fldCharType="begin"/>
          </w:r>
          <w:r>
            <w:instrText xml:space="preserve"> DOCPROPERTY  Category  \* MERGEFORMAT </w:instrText>
          </w:r>
          <w:r>
            <w:fldChar w:fldCharType="separate"/>
          </w:r>
          <w:r w:rsidR="00532D2E">
            <w:t>PART 2</w:t>
          </w:r>
          <w:r>
            <w:fldChar w:fldCharType="end"/>
          </w:r>
        </w:p>
      </w:tc>
    </w:tr>
  </w:tbl>
  <w:p w14:paraId="05171C84" w14:textId="770A7385" w:rsidR="00532D2E" w:rsidRDefault="00532D2E">
    <w:pPr>
      <w:pStyle w:val="AttachmentHeading"/>
    </w:pPr>
    <w:r>
      <w:t>ATTACHMENT B</w:t>
    </w:r>
  </w:p>
  <w:p w14:paraId="10FB2D19" w14:textId="77777777" w:rsidR="00532D2E" w:rsidRDefault="00532D2E">
    <w:pPr>
      <w:pStyle w:val="AttachmentHeading"/>
      <w:rPr>
        <w:sz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532D2E" w14:paraId="6FF5C913" w14:textId="77777777" w:rsidTr="00051024">
      <w:tc>
        <w:tcPr>
          <w:tcW w:w="5000" w:type="pct"/>
          <w:gridSpan w:val="2"/>
        </w:tcPr>
        <w:p w14:paraId="6272FA36" w14:textId="7D064156" w:rsidR="00532D2E" w:rsidRPr="00B059DD" w:rsidRDefault="00532D2E" w:rsidP="00B059DD">
          <w:pPr>
            <w:pStyle w:val="ASDEFCONNormal"/>
            <w:jc w:val="center"/>
            <w:rPr>
              <w:b/>
            </w:rPr>
          </w:pPr>
          <w:r w:rsidRPr="00B059DD">
            <w:rPr>
              <w:b/>
            </w:rPr>
            <w:fldChar w:fldCharType="begin"/>
          </w:r>
          <w:r w:rsidRPr="00B059DD">
            <w:rPr>
              <w:b/>
            </w:rPr>
            <w:instrText xml:space="preserve"> DOCPROPERTY Classification </w:instrText>
          </w:r>
          <w:r w:rsidRPr="00B059DD">
            <w:rPr>
              <w:b/>
            </w:rPr>
            <w:fldChar w:fldCharType="separate"/>
          </w:r>
          <w:r>
            <w:rPr>
              <w:b/>
            </w:rPr>
            <w:t>OFFICIAL</w:t>
          </w:r>
          <w:r w:rsidRPr="00B059DD">
            <w:rPr>
              <w:b/>
            </w:rPr>
            <w:fldChar w:fldCharType="end"/>
          </w:r>
        </w:p>
      </w:tc>
    </w:tr>
    <w:tr w:rsidR="00532D2E" w14:paraId="137AD3F7" w14:textId="77777777" w:rsidTr="00051024">
      <w:tc>
        <w:tcPr>
          <w:tcW w:w="2500" w:type="pct"/>
        </w:tcPr>
        <w:p w14:paraId="432FC77A" w14:textId="134579EB" w:rsidR="00532D2E" w:rsidRPr="00B059DD" w:rsidRDefault="00532D2E" w:rsidP="00B72E3F">
          <w:pPr>
            <w:pStyle w:val="ASDEFCONNormal"/>
            <w:rPr>
              <w:sz w:val="16"/>
              <w:szCs w:val="16"/>
            </w:rPr>
          </w:pPr>
          <w:r w:rsidRPr="00B059DD">
            <w:rPr>
              <w:sz w:val="16"/>
              <w:szCs w:val="16"/>
            </w:rPr>
            <w:fldChar w:fldCharType="begin"/>
          </w:r>
          <w:r w:rsidRPr="00B059DD">
            <w:rPr>
              <w:sz w:val="16"/>
              <w:szCs w:val="16"/>
            </w:rPr>
            <w:instrText xml:space="preserve"> TITLE   \* MERGEFORMAT </w:instrText>
          </w:r>
          <w:r w:rsidRPr="00B059DD">
            <w:rPr>
              <w:sz w:val="16"/>
              <w:szCs w:val="16"/>
            </w:rPr>
            <w:fldChar w:fldCharType="separate"/>
          </w:r>
          <w:r>
            <w:rPr>
              <w:sz w:val="16"/>
              <w:szCs w:val="16"/>
            </w:rPr>
            <w:t>ASDEFCON (Support)</w:t>
          </w:r>
          <w:r w:rsidRPr="00B059DD">
            <w:rPr>
              <w:sz w:val="16"/>
              <w:szCs w:val="16"/>
            </w:rPr>
            <w:fldChar w:fldCharType="end"/>
          </w:r>
        </w:p>
      </w:tc>
      <w:tc>
        <w:tcPr>
          <w:tcW w:w="2500" w:type="pct"/>
        </w:tcPr>
        <w:p w14:paraId="1B046A9D" w14:textId="4CDBC65D" w:rsidR="00532D2E" w:rsidRPr="00B059DD" w:rsidRDefault="00532D2E" w:rsidP="00B059DD">
          <w:pPr>
            <w:pStyle w:val="ASDEFCONNormal"/>
            <w:jc w:val="right"/>
            <w:rPr>
              <w:sz w:val="16"/>
              <w:szCs w:val="16"/>
            </w:rPr>
          </w:pPr>
          <w:r w:rsidRPr="00B059DD">
            <w:rPr>
              <w:sz w:val="16"/>
              <w:szCs w:val="16"/>
            </w:rPr>
            <w:fldChar w:fldCharType="begin"/>
          </w:r>
          <w:r w:rsidRPr="00B059DD">
            <w:rPr>
              <w:sz w:val="16"/>
              <w:szCs w:val="16"/>
            </w:rPr>
            <w:instrText xml:space="preserve"> DOCPROPERTY  Category  \* MERGEFORMAT </w:instrText>
          </w:r>
          <w:r w:rsidRPr="00B059DD">
            <w:rPr>
              <w:sz w:val="16"/>
              <w:szCs w:val="16"/>
            </w:rPr>
            <w:fldChar w:fldCharType="separate"/>
          </w:r>
          <w:r>
            <w:rPr>
              <w:sz w:val="16"/>
              <w:szCs w:val="16"/>
            </w:rPr>
            <w:t>PART 2</w:t>
          </w:r>
          <w:r w:rsidRPr="00B059DD">
            <w:rPr>
              <w:sz w:val="16"/>
              <w:szCs w:val="16"/>
            </w:rPr>
            <w:fldChar w:fldCharType="end"/>
          </w:r>
        </w:p>
      </w:tc>
    </w:tr>
  </w:tbl>
  <w:p w14:paraId="6A2276C8" w14:textId="77777777" w:rsidR="00532D2E" w:rsidRDefault="00532D2E" w:rsidP="0025745D">
    <w:pPr>
      <w:pStyle w:val="ASDEFCONHeaderFooterCenter"/>
    </w:pPr>
  </w:p>
  <w:p w14:paraId="1DE83D25" w14:textId="77777777" w:rsidR="00532D2E" w:rsidRDefault="00532D2E" w:rsidP="00986787">
    <w:pPr>
      <w:pStyle w:val="AttachmentHeading"/>
      <w:rPr>
        <w:sz w:val="16"/>
      </w:rPr>
    </w:pPr>
    <w:r>
      <w:t>ANNEX G TO ATTACHMENT B</w:t>
    </w:r>
  </w:p>
  <w:p w14:paraId="717E7BFF" w14:textId="77777777" w:rsidR="00532D2E" w:rsidRPr="00986787" w:rsidRDefault="00532D2E" w:rsidP="00891324">
    <w:pPr>
      <w:pStyle w:val="ASDEFCONHeaderFooter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pStyle w:val="Bullet"/>
      <w:lvlText w:val="*"/>
      <w:lvlJc w:val="left"/>
      <w:rPr>
        <w:rFonts w:cs="Times New Roman"/>
      </w:r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8FA5AF9"/>
    <w:multiLevelType w:val="multilevel"/>
    <w:tmpl w:val="C396CA52"/>
    <w:lvl w:ilvl="0">
      <w:start w:val="1"/>
      <w:numFmt w:val="decimal"/>
      <w:lvlText w:val="%1."/>
      <w:lvlJc w:val="left"/>
      <w:pPr>
        <w:tabs>
          <w:tab w:val="num" w:pos="907"/>
        </w:tabs>
        <w:ind w:left="907" w:hanging="907"/>
      </w:pPr>
      <w:rPr>
        <w:rFonts w:ascii="Arial" w:hAnsi="Arial" w:cs="Times New Roman" w:hint="default"/>
        <w:b/>
        <w:i w:val="0"/>
        <w:sz w:val="20"/>
      </w:rPr>
    </w:lvl>
    <w:lvl w:ilvl="1">
      <w:start w:val="1"/>
      <w:numFmt w:val="decimal"/>
      <w:pStyle w:val="TextLevel2"/>
      <w:lvlText w:val="%1.%2"/>
      <w:lvlJc w:val="left"/>
      <w:pPr>
        <w:tabs>
          <w:tab w:val="num" w:pos="907"/>
        </w:tabs>
        <w:ind w:left="907" w:hanging="907"/>
      </w:pPr>
      <w:rPr>
        <w:rFonts w:ascii="Arial" w:hAnsi="Arial" w:cs="Times New Roman" w:hint="default"/>
        <w:sz w:val="20"/>
      </w:rPr>
    </w:lvl>
    <w:lvl w:ilvl="2">
      <w:start w:val="1"/>
      <w:numFmt w:val="decimal"/>
      <w:lvlText w:val="%1.%2."/>
      <w:lvlJc w:val="left"/>
      <w:pPr>
        <w:tabs>
          <w:tab w:val="num" w:pos="1440"/>
        </w:tabs>
        <w:ind w:left="1440" w:hanging="1440"/>
      </w:pPr>
      <w:rPr>
        <w:rFonts w:cs="Times New Roman" w:hint="default"/>
      </w:rPr>
    </w:lvl>
    <w:lvl w:ilvl="3">
      <w:start w:val="1"/>
      <w:numFmt w:val="decimal"/>
      <w:lvlText w:val="%1.%2.%3.%4"/>
      <w:lvlJc w:val="left"/>
      <w:pPr>
        <w:tabs>
          <w:tab w:val="num" w:pos="1440"/>
        </w:tabs>
        <w:ind w:left="1440" w:hanging="144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440" w:hanging="1440"/>
      </w:pPr>
      <w:rPr>
        <w:rFonts w:cs="Times New Roman" w:hint="default"/>
      </w:rPr>
    </w:lvl>
    <w:lvl w:ilvl="6">
      <w:start w:val="1"/>
      <w:numFmt w:val="decimal"/>
      <w:lvlText w:val="%1.%2.%3.%4.%5.%6.%7"/>
      <w:lvlJc w:val="left"/>
      <w:pPr>
        <w:tabs>
          <w:tab w:val="num" w:pos="2160"/>
        </w:tabs>
        <w:ind w:left="1440" w:hanging="1440"/>
      </w:pPr>
      <w:rPr>
        <w:rFonts w:cs="Times New Roman" w:hint="default"/>
      </w:rPr>
    </w:lvl>
    <w:lvl w:ilvl="7">
      <w:start w:val="1"/>
      <w:numFmt w:val="decimal"/>
      <w:lvlText w:val="%1.%2.%3.%4.%5.%6.%7.%8"/>
      <w:lvlJc w:val="left"/>
      <w:pPr>
        <w:tabs>
          <w:tab w:val="num" w:pos="2520"/>
        </w:tabs>
        <w:ind w:left="1440" w:hanging="1440"/>
      </w:pPr>
      <w:rPr>
        <w:rFonts w:cs="Times New Roman" w:hint="default"/>
      </w:rPr>
    </w:lvl>
    <w:lvl w:ilvl="8">
      <w:start w:val="1"/>
      <w:numFmt w:val="decimal"/>
      <w:lvlText w:val="%1.%2.%3.%4.%5.%6.%7.%8.%9"/>
      <w:lvlJc w:val="left"/>
      <w:pPr>
        <w:tabs>
          <w:tab w:val="num" w:pos="2880"/>
        </w:tabs>
        <w:ind w:left="1440" w:hanging="1440"/>
      </w:pPr>
      <w:rPr>
        <w:rFonts w:cs="Times New Roman" w:hint="default"/>
      </w:rPr>
    </w:lvl>
  </w:abstractNum>
  <w:abstractNum w:abstractNumId="5"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1E346273"/>
    <w:multiLevelType w:val="singleLevel"/>
    <w:tmpl w:val="06C27B08"/>
    <w:lvl w:ilvl="0">
      <w:start w:val="1"/>
      <w:numFmt w:val="lowerLetter"/>
      <w:pStyle w:val="appendixno"/>
      <w:lvlText w:val="%1."/>
      <w:lvlJc w:val="left"/>
      <w:pPr>
        <w:tabs>
          <w:tab w:val="num" w:pos="907"/>
        </w:tabs>
        <w:ind w:left="907" w:hanging="907"/>
      </w:pPr>
      <w:rPr>
        <w:rFonts w:hint="default"/>
        <w:lang w:val="en-US"/>
      </w:rPr>
    </w:lvl>
  </w:abstractNum>
  <w:abstractNum w:abstractNumId="7"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9" w15:restartNumberingAfterBreak="0">
    <w:nsid w:val="241C75FA"/>
    <w:multiLevelType w:val="multilevel"/>
    <w:tmpl w:val="7CCAC9CA"/>
    <w:lvl w:ilvl="0">
      <w:start w:val="1"/>
      <w:numFmt w:val="decimal"/>
      <w:lvlText w:val="%1."/>
      <w:lvlJc w:val="left"/>
      <w:pPr>
        <w:tabs>
          <w:tab w:val="num" w:pos="432"/>
        </w:tabs>
        <w:ind w:left="432" w:hanging="432"/>
      </w:pPr>
      <w:rPr>
        <w:rFonts w:ascii="Arial" w:hAnsi="Arial" w:cs="Times New Roman" w:hint="default"/>
        <w:b/>
        <w:i w:val="0"/>
        <w:sz w:val="20"/>
      </w:rPr>
    </w:lvl>
    <w:lvl w:ilvl="1">
      <w:start w:val="1"/>
      <w:numFmt w:val="decimal"/>
      <w:lvlRestart w:val="0"/>
      <w:lvlText w:val="%2.%1"/>
      <w:lvlJc w:val="left"/>
      <w:pPr>
        <w:tabs>
          <w:tab w:val="num" w:pos="576"/>
        </w:tabs>
        <w:ind w:left="576" w:hanging="576"/>
      </w:pPr>
      <w:rPr>
        <w:rFonts w:cs="Times New Roman"/>
      </w:rPr>
    </w:lvl>
    <w:lvl w:ilvl="2">
      <w:start w:val="1"/>
      <w:numFmt w:val="lowerLetter"/>
      <w:lvlRestart w:val="0"/>
      <w:pStyle w:val="spara"/>
      <w:lvlText w:val="%3."/>
      <w:lvlJc w:val="left"/>
      <w:pPr>
        <w:tabs>
          <w:tab w:val="num" w:pos="720"/>
        </w:tabs>
        <w:ind w:left="720" w:hanging="720"/>
      </w:pPr>
      <w:rPr>
        <w:rFonts w:cs="Times New Roman"/>
      </w:rPr>
    </w:lvl>
    <w:lvl w:ilvl="3">
      <w:start w:val="1"/>
      <w:numFmt w:val="lowerRoman"/>
      <w:pStyle w:val="spara"/>
      <w:lvlText w:val="(%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DD2F8F"/>
    <w:multiLevelType w:val="singleLevel"/>
    <w:tmpl w:val="FD261D0A"/>
    <w:lvl w:ilvl="0">
      <w:start w:val="1"/>
      <w:numFmt w:val="upperLetter"/>
      <w:pStyle w:val="Attachments"/>
      <w:lvlText w:val="%1."/>
      <w:lvlJc w:val="left"/>
      <w:pPr>
        <w:tabs>
          <w:tab w:val="num" w:pos="1440"/>
        </w:tabs>
        <w:ind w:left="1440" w:hanging="533"/>
      </w:pPr>
      <w:rPr>
        <w:rFonts w:cs="Times New Roman"/>
      </w:rPr>
    </w:lvl>
  </w:abstractNum>
  <w:abstractNum w:abstractNumId="15"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6"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7"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2"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3"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4"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5"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26"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8"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cs="Times New Roman" w:hint="default"/>
      </w:rPr>
    </w:lvl>
  </w:abstractNum>
  <w:abstractNum w:abstractNumId="29"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30"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2"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6"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7810495E"/>
    <w:multiLevelType w:val="singleLevel"/>
    <w:tmpl w:val="90CA269C"/>
    <w:lvl w:ilvl="0">
      <w:start w:val="1"/>
      <w:numFmt w:val="lowerLetter"/>
      <w:pStyle w:val="TablePara"/>
      <w:lvlText w:val="%1."/>
      <w:lvlJc w:val="left"/>
      <w:pPr>
        <w:tabs>
          <w:tab w:val="num" w:pos="720"/>
        </w:tabs>
        <w:ind w:left="720" w:hanging="720"/>
      </w:pPr>
      <w:rPr>
        <w:rFonts w:cs="Times New Roman" w:hint="default"/>
      </w:rPr>
    </w:lvl>
  </w:abstractNum>
  <w:abstractNum w:abstractNumId="41"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2"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4"/>
  </w:num>
  <w:num w:numId="4">
    <w:abstractNumId w:val="21"/>
  </w:num>
  <w:num w:numId="5">
    <w:abstractNumId w:val="8"/>
  </w:num>
  <w:num w:numId="6">
    <w:abstractNumId w:val="27"/>
  </w:num>
  <w:num w:numId="7">
    <w:abstractNumId w:val="40"/>
  </w:num>
  <w:num w:numId="8">
    <w:abstractNumId w:val="28"/>
    <w:lvlOverride w:ilvl="0">
      <w:startOverride w:val="1"/>
    </w:lvlOverride>
  </w:num>
  <w:num w:numId="9">
    <w:abstractNumId w:val="34"/>
  </w:num>
  <w:num w:numId="10">
    <w:abstractNumId w:val="13"/>
  </w:num>
  <w:num w:numId="11">
    <w:abstractNumId w:val="15"/>
  </w:num>
  <w:num w:numId="12">
    <w:abstractNumId w:val="36"/>
  </w:num>
  <w:num w:numId="13">
    <w:abstractNumId w:val="22"/>
  </w:num>
  <w:num w:numId="14">
    <w:abstractNumId w:val="41"/>
  </w:num>
  <w:num w:numId="15">
    <w:abstractNumId w:val="16"/>
  </w:num>
  <w:num w:numId="16">
    <w:abstractNumId w:val="19"/>
  </w:num>
  <w:num w:numId="17">
    <w:abstractNumId w:val="43"/>
  </w:num>
  <w:num w:numId="18">
    <w:abstractNumId w:val="12"/>
  </w:num>
  <w:num w:numId="19">
    <w:abstractNumId w:val="10"/>
  </w:num>
  <w:num w:numId="20">
    <w:abstractNumId w:val="2"/>
  </w:num>
  <w:num w:numId="21">
    <w:abstractNumId w:val="5"/>
  </w:num>
  <w:num w:numId="22">
    <w:abstractNumId w:val="18"/>
  </w:num>
  <w:num w:numId="23">
    <w:abstractNumId w:val="1"/>
  </w:num>
  <w:num w:numId="24">
    <w:abstractNumId w:val="24"/>
  </w:num>
  <w:num w:numId="25">
    <w:abstractNumId w:val="38"/>
  </w:num>
  <w:num w:numId="26">
    <w:abstractNumId w:val="35"/>
  </w:num>
  <w:num w:numId="27">
    <w:abstractNumId w:val="20"/>
  </w:num>
  <w:num w:numId="28">
    <w:abstractNumId w:val="6"/>
  </w:num>
  <w:num w:numId="2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32">
    <w:abstractNumId w:val="39"/>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num>
  <w:num w:numId="36">
    <w:abstractNumId w:val="37"/>
  </w:num>
  <w:num w:numId="37">
    <w:abstractNumId w:val="7"/>
  </w:num>
  <w:num w:numId="38">
    <w:abstractNumId w:val="42"/>
  </w:num>
  <w:num w:numId="39">
    <w:abstractNumId w:val="17"/>
  </w:num>
  <w:num w:numId="40">
    <w:abstractNumId w:val="26"/>
  </w:num>
  <w:num w:numId="41">
    <w:abstractNumId w:val="11"/>
  </w:num>
  <w:num w:numId="42">
    <w:abstractNumId w:val="3"/>
  </w:num>
  <w:num w:numId="43">
    <w:abstractNumId w:val="31"/>
  </w:num>
  <w:num w:numId="44">
    <w:abstractNumId w:val="32"/>
  </w:num>
  <w:num w:numId="45">
    <w:abstractNumId w:val="33"/>
  </w:num>
  <w:num w:numId="46">
    <w:abstractNumId w:val="34"/>
  </w:num>
  <w:num w:numId="47">
    <w:abstractNumId w:val="34"/>
  </w:num>
  <w:num w:numId="48">
    <w:abstractNumId w:val="34"/>
  </w:num>
  <w:num w:numId="49">
    <w:abstractNumId w:val="3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UFooterText" w:val="L\316008340.1"/>
  </w:docVars>
  <w:rsids>
    <w:rsidRoot w:val="006C6ECB"/>
    <w:rsid w:val="00001E91"/>
    <w:rsid w:val="000037F0"/>
    <w:rsid w:val="00004EBD"/>
    <w:rsid w:val="000060C2"/>
    <w:rsid w:val="00007011"/>
    <w:rsid w:val="0000722C"/>
    <w:rsid w:val="00010911"/>
    <w:rsid w:val="0001109B"/>
    <w:rsid w:val="00012B0C"/>
    <w:rsid w:val="000163CF"/>
    <w:rsid w:val="000170F9"/>
    <w:rsid w:val="00017551"/>
    <w:rsid w:val="00021AF0"/>
    <w:rsid w:val="00022720"/>
    <w:rsid w:val="00023ACA"/>
    <w:rsid w:val="00023DBC"/>
    <w:rsid w:val="000253EA"/>
    <w:rsid w:val="00025D50"/>
    <w:rsid w:val="00025ED6"/>
    <w:rsid w:val="000262DC"/>
    <w:rsid w:val="000265D3"/>
    <w:rsid w:val="00027725"/>
    <w:rsid w:val="000278D9"/>
    <w:rsid w:val="0002792B"/>
    <w:rsid w:val="00027A6D"/>
    <w:rsid w:val="00027BC4"/>
    <w:rsid w:val="00031215"/>
    <w:rsid w:val="00031BB0"/>
    <w:rsid w:val="0003286B"/>
    <w:rsid w:val="00033FC0"/>
    <w:rsid w:val="0003689B"/>
    <w:rsid w:val="00036DB5"/>
    <w:rsid w:val="0003747A"/>
    <w:rsid w:val="00037A16"/>
    <w:rsid w:val="000404C4"/>
    <w:rsid w:val="00042B02"/>
    <w:rsid w:val="00043391"/>
    <w:rsid w:val="000445AC"/>
    <w:rsid w:val="00047966"/>
    <w:rsid w:val="000479FC"/>
    <w:rsid w:val="00050692"/>
    <w:rsid w:val="00051024"/>
    <w:rsid w:val="000516E6"/>
    <w:rsid w:val="00051D3E"/>
    <w:rsid w:val="00055501"/>
    <w:rsid w:val="00055905"/>
    <w:rsid w:val="000562C7"/>
    <w:rsid w:val="000567CE"/>
    <w:rsid w:val="00057128"/>
    <w:rsid w:val="00060022"/>
    <w:rsid w:val="0006199A"/>
    <w:rsid w:val="00062614"/>
    <w:rsid w:val="00062EC4"/>
    <w:rsid w:val="000636B3"/>
    <w:rsid w:val="000642C5"/>
    <w:rsid w:val="000661CC"/>
    <w:rsid w:val="00066383"/>
    <w:rsid w:val="00071B17"/>
    <w:rsid w:val="00074515"/>
    <w:rsid w:val="000757F7"/>
    <w:rsid w:val="00075EEC"/>
    <w:rsid w:val="000773E1"/>
    <w:rsid w:val="00077A11"/>
    <w:rsid w:val="00077C58"/>
    <w:rsid w:val="00077EEC"/>
    <w:rsid w:val="0008059C"/>
    <w:rsid w:val="00080944"/>
    <w:rsid w:val="0008153B"/>
    <w:rsid w:val="00084380"/>
    <w:rsid w:val="00086824"/>
    <w:rsid w:val="0008737B"/>
    <w:rsid w:val="00087A58"/>
    <w:rsid w:val="00090B16"/>
    <w:rsid w:val="00091965"/>
    <w:rsid w:val="00092C4D"/>
    <w:rsid w:val="00094A2D"/>
    <w:rsid w:val="00096A34"/>
    <w:rsid w:val="00096A6D"/>
    <w:rsid w:val="00097337"/>
    <w:rsid w:val="00097CD8"/>
    <w:rsid w:val="000A03C8"/>
    <w:rsid w:val="000A28E3"/>
    <w:rsid w:val="000A2B2F"/>
    <w:rsid w:val="000A5760"/>
    <w:rsid w:val="000A5ACA"/>
    <w:rsid w:val="000A611E"/>
    <w:rsid w:val="000A6D3F"/>
    <w:rsid w:val="000A6ED3"/>
    <w:rsid w:val="000A7916"/>
    <w:rsid w:val="000B0351"/>
    <w:rsid w:val="000B0BF4"/>
    <w:rsid w:val="000B2E69"/>
    <w:rsid w:val="000B2EAB"/>
    <w:rsid w:val="000B3AD9"/>
    <w:rsid w:val="000B4ADF"/>
    <w:rsid w:val="000B4DF2"/>
    <w:rsid w:val="000B4EAB"/>
    <w:rsid w:val="000B6CA9"/>
    <w:rsid w:val="000B7883"/>
    <w:rsid w:val="000C0134"/>
    <w:rsid w:val="000C100A"/>
    <w:rsid w:val="000C2425"/>
    <w:rsid w:val="000C2509"/>
    <w:rsid w:val="000C32F3"/>
    <w:rsid w:val="000C43C7"/>
    <w:rsid w:val="000C502A"/>
    <w:rsid w:val="000C5200"/>
    <w:rsid w:val="000C5354"/>
    <w:rsid w:val="000C6FDC"/>
    <w:rsid w:val="000C7172"/>
    <w:rsid w:val="000C74A3"/>
    <w:rsid w:val="000D5869"/>
    <w:rsid w:val="000D5EFF"/>
    <w:rsid w:val="000D6F16"/>
    <w:rsid w:val="000D7B64"/>
    <w:rsid w:val="000D7C54"/>
    <w:rsid w:val="000E020D"/>
    <w:rsid w:val="000E083F"/>
    <w:rsid w:val="000E1373"/>
    <w:rsid w:val="000E143D"/>
    <w:rsid w:val="000E30C6"/>
    <w:rsid w:val="000E313A"/>
    <w:rsid w:val="000E3773"/>
    <w:rsid w:val="000E459C"/>
    <w:rsid w:val="000E62D5"/>
    <w:rsid w:val="000E6B73"/>
    <w:rsid w:val="000F5FA2"/>
    <w:rsid w:val="000F70F4"/>
    <w:rsid w:val="000F796B"/>
    <w:rsid w:val="001003C3"/>
    <w:rsid w:val="00101636"/>
    <w:rsid w:val="00102C47"/>
    <w:rsid w:val="00103CD7"/>
    <w:rsid w:val="00103E16"/>
    <w:rsid w:val="00111E9F"/>
    <w:rsid w:val="00112F31"/>
    <w:rsid w:val="00113B42"/>
    <w:rsid w:val="00114D54"/>
    <w:rsid w:val="00115A82"/>
    <w:rsid w:val="00116BBA"/>
    <w:rsid w:val="00121275"/>
    <w:rsid w:val="0012350A"/>
    <w:rsid w:val="00124B8A"/>
    <w:rsid w:val="00125822"/>
    <w:rsid w:val="00125C47"/>
    <w:rsid w:val="001260E7"/>
    <w:rsid w:val="00126BE7"/>
    <w:rsid w:val="00130C99"/>
    <w:rsid w:val="001316C1"/>
    <w:rsid w:val="0013186E"/>
    <w:rsid w:val="00131CC1"/>
    <w:rsid w:val="00133412"/>
    <w:rsid w:val="001342A6"/>
    <w:rsid w:val="001358D5"/>
    <w:rsid w:val="00136254"/>
    <w:rsid w:val="00141659"/>
    <w:rsid w:val="001419CB"/>
    <w:rsid w:val="00141AC0"/>
    <w:rsid w:val="00141BE1"/>
    <w:rsid w:val="00143870"/>
    <w:rsid w:val="00143C72"/>
    <w:rsid w:val="001451C5"/>
    <w:rsid w:val="00145C0E"/>
    <w:rsid w:val="00145E22"/>
    <w:rsid w:val="00147968"/>
    <w:rsid w:val="0015154D"/>
    <w:rsid w:val="00151C64"/>
    <w:rsid w:val="001528C6"/>
    <w:rsid w:val="0015326A"/>
    <w:rsid w:val="00153CBD"/>
    <w:rsid w:val="00154F36"/>
    <w:rsid w:val="00155FDC"/>
    <w:rsid w:val="00156589"/>
    <w:rsid w:val="001568D1"/>
    <w:rsid w:val="00156E71"/>
    <w:rsid w:val="00156FDE"/>
    <w:rsid w:val="001573DE"/>
    <w:rsid w:val="001606BC"/>
    <w:rsid w:val="00160907"/>
    <w:rsid w:val="00160B5A"/>
    <w:rsid w:val="00162E08"/>
    <w:rsid w:val="00164AEF"/>
    <w:rsid w:val="001669E2"/>
    <w:rsid w:val="00166C42"/>
    <w:rsid w:val="00170D00"/>
    <w:rsid w:val="00171C02"/>
    <w:rsid w:val="00172068"/>
    <w:rsid w:val="00172F32"/>
    <w:rsid w:val="001739C2"/>
    <w:rsid w:val="00174500"/>
    <w:rsid w:val="00175D38"/>
    <w:rsid w:val="00177357"/>
    <w:rsid w:val="00180223"/>
    <w:rsid w:val="00181C92"/>
    <w:rsid w:val="001822FD"/>
    <w:rsid w:val="00182650"/>
    <w:rsid w:val="00182A99"/>
    <w:rsid w:val="00182D92"/>
    <w:rsid w:val="00183013"/>
    <w:rsid w:val="00183B56"/>
    <w:rsid w:val="001847B3"/>
    <w:rsid w:val="00184E79"/>
    <w:rsid w:val="00185409"/>
    <w:rsid w:val="00185893"/>
    <w:rsid w:val="00186F88"/>
    <w:rsid w:val="00190AE3"/>
    <w:rsid w:val="001916B5"/>
    <w:rsid w:val="00192597"/>
    <w:rsid w:val="00195830"/>
    <w:rsid w:val="00195ACA"/>
    <w:rsid w:val="001A17D9"/>
    <w:rsid w:val="001A3BFD"/>
    <w:rsid w:val="001A454D"/>
    <w:rsid w:val="001A4B28"/>
    <w:rsid w:val="001A4FF4"/>
    <w:rsid w:val="001A7F86"/>
    <w:rsid w:val="001B2D58"/>
    <w:rsid w:val="001B3293"/>
    <w:rsid w:val="001B32F3"/>
    <w:rsid w:val="001B4598"/>
    <w:rsid w:val="001B4B55"/>
    <w:rsid w:val="001B7647"/>
    <w:rsid w:val="001B7717"/>
    <w:rsid w:val="001C072B"/>
    <w:rsid w:val="001C2635"/>
    <w:rsid w:val="001C361E"/>
    <w:rsid w:val="001C4028"/>
    <w:rsid w:val="001C628D"/>
    <w:rsid w:val="001C6337"/>
    <w:rsid w:val="001C69FA"/>
    <w:rsid w:val="001C7293"/>
    <w:rsid w:val="001D051F"/>
    <w:rsid w:val="001D1AE8"/>
    <w:rsid w:val="001D28AF"/>
    <w:rsid w:val="001D2CE0"/>
    <w:rsid w:val="001D46D8"/>
    <w:rsid w:val="001D48E0"/>
    <w:rsid w:val="001D58D6"/>
    <w:rsid w:val="001D636D"/>
    <w:rsid w:val="001D69AB"/>
    <w:rsid w:val="001E18A7"/>
    <w:rsid w:val="001E250C"/>
    <w:rsid w:val="001E55DB"/>
    <w:rsid w:val="001E5DFA"/>
    <w:rsid w:val="001E731E"/>
    <w:rsid w:val="001E7833"/>
    <w:rsid w:val="001F040A"/>
    <w:rsid w:val="001F09C6"/>
    <w:rsid w:val="001F10D5"/>
    <w:rsid w:val="001F2219"/>
    <w:rsid w:val="001F29A9"/>
    <w:rsid w:val="001F2BC4"/>
    <w:rsid w:val="001F311A"/>
    <w:rsid w:val="001F3301"/>
    <w:rsid w:val="001F50B4"/>
    <w:rsid w:val="001F57BD"/>
    <w:rsid w:val="001F57C4"/>
    <w:rsid w:val="001F6E5E"/>
    <w:rsid w:val="001F7E3A"/>
    <w:rsid w:val="002009A6"/>
    <w:rsid w:val="00200A20"/>
    <w:rsid w:val="00201C32"/>
    <w:rsid w:val="00201E6D"/>
    <w:rsid w:val="002030A0"/>
    <w:rsid w:val="00204286"/>
    <w:rsid w:val="00205A19"/>
    <w:rsid w:val="00206B5F"/>
    <w:rsid w:val="00206CD7"/>
    <w:rsid w:val="002102D6"/>
    <w:rsid w:val="0021030B"/>
    <w:rsid w:val="00212D5C"/>
    <w:rsid w:val="00213E9D"/>
    <w:rsid w:val="00214A37"/>
    <w:rsid w:val="00214AFD"/>
    <w:rsid w:val="00215597"/>
    <w:rsid w:val="00215B51"/>
    <w:rsid w:val="0022134E"/>
    <w:rsid w:val="00224F81"/>
    <w:rsid w:val="00226944"/>
    <w:rsid w:val="00227223"/>
    <w:rsid w:val="00227C37"/>
    <w:rsid w:val="00231CB6"/>
    <w:rsid w:val="00232471"/>
    <w:rsid w:val="00233B10"/>
    <w:rsid w:val="00234238"/>
    <w:rsid w:val="00235453"/>
    <w:rsid w:val="002358B1"/>
    <w:rsid w:val="00241258"/>
    <w:rsid w:val="00244A0A"/>
    <w:rsid w:val="0024501F"/>
    <w:rsid w:val="002452AA"/>
    <w:rsid w:val="00252117"/>
    <w:rsid w:val="00252380"/>
    <w:rsid w:val="00252A30"/>
    <w:rsid w:val="00252B5B"/>
    <w:rsid w:val="00253589"/>
    <w:rsid w:val="00253DCD"/>
    <w:rsid w:val="0025491A"/>
    <w:rsid w:val="00254C31"/>
    <w:rsid w:val="0025745D"/>
    <w:rsid w:val="00257AAE"/>
    <w:rsid w:val="00260BC9"/>
    <w:rsid w:val="0026163E"/>
    <w:rsid w:val="00262331"/>
    <w:rsid w:val="002633BF"/>
    <w:rsid w:val="00266AF3"/>
    <w:rsid w:val="00267154"/>
    <w:rsid w:val="00267176"/>
    <w:rsid w:val="002673EB"/>
    <w:rsid w:val="00271EBA"/>
    <w:rsid w:val="002726F5"/>
    <w:rsid w:val="00272832"/>
    <w:rsid w:val="00273210"/>
    <w:rsid w:val="00273AD2"/>
    <w:rsid w:val="00274907"/>
    <w:rsid w:val="0027705C"/>
    <w:rsid w:val="00277618"/>
    <w:rsid w:val="00280B4A"/>
    <w:rsid w:val="002812DA"/>
    <w:rsid w:val="00282860"/>
    <w:rsid w:val="00284344"/>
    <w:rsid w:val="00284D5E"/>
    <w:rsid w:val="00286BA3"/>
    <w:rsid w:val="00290025"/>
    <w:rsid w:val="0029035F"/>
    <w:rsid w:val="00293B9E"/>
    <w:rsid w:val="0029560F"/>
    <w:rsid w:val="00295A3C"/>
    <w:rsid w:val="0029686F"/>
    <w:rsid w:val="00297B34"/>
    <w:rsid w:val="002A1E4D"/>
    <w:rsid w:val="002A271E"/>
    <w:rsid w:val="002B1D63"/>
    <w:rsid w:val="002B35D0"/>
    <w:rsid w:val="002B4196"/>
    <w:rsid w:val="002B61FA"/>
    <w:rsid w:val="002B6407"/>
    <w:rsid w:val="002B67FE"/>
    <w:rsid w:val="002B7F01"/>
    <w:rsid w:val="002C0A08"/>
    <w:rsid w:val="002C0A0A"/>
    <w:rsid w:val="002C10AB"/>
    <w:rsid w:val="002C1479"/>
    <w:rsid w:val="002C1D2B"/>
    <w:rsid w:val="002C208E"/>
    <w:rsid w:val="002C22D1"/>
    <w:rsid w:val="002C3587"/>
    <w:rsid w:val="002D4AA7"/>
    <w:rsid w:val="002D5ADE"/>
    <w:rsid w:val="002D5CEE"/>
    <w:rsid w:val="002D63F2"/>
    <w:rsid w:val="002E54C8"/>
    <w:rsid w:val="002E65B2"/>
    <w:rsid w:val="002F0CEB"/>
    <w:rsid w:val="002F52D8"/>
    <w:rsid w:val="002F63F5"/>
    <w:rsid w:val="0030144E"/>
    <w:rsid w:val="00302A4A"/>
    <w:rsid w:val="00302D08"/>
    <w:rsid w:val="00306F9D"/>
    <w:rsid w:val="0031304C"/>
    <w:rsid w:val="00314E5D"/>
    <w:rsid w:val="00314E6B"/>
    <w:rsid w:val="00315C30"/>
    <w:rsid w:val="00315C50"/>
    <w:rsid w:val="00315CC4"/>
    <w:rsid w:val="00316702"/>
    <w:rsid w:val="00316B86"/>
    <w:rsid w:val="0032079E"/>
    <w:rsid w:val="00320ADF"/>
    <w:rsid w:val="00321898"/>
    <w:rsid w:val="003223CC"/>
    <w:rsid w:val="0032302D"/>
    <w:rsid w:val="0032486F"/>
    <w:rsid w:val="0032508F"/>
    <w:rsid w:val="003250F8"/>
    <w:rsid w:val="00326A89"/>
    <w:rsid w:val="00330053"/>
    <w:rsid w:val="003310C7"/>
    <w:rsid w:val="003328D0"/>
    <w:rsid w:val="00332D7A"/>
    <w:rsid w:val="0033393C"/>
    <w:rsid w:val="0033423C"/>
    <w:rsid w:val="00334AF1"/>
    <w:rsid w:val="00337CBE"/>
    <w:rsid w:val="00337CD6"/>
    <w:rsid w:val="00340B89"/>
    <w:rsid w:val="00341C10"/>
    <w:rsid w:val="00341D55"/>
    <w:rsid w:val="0034298A"/>
    <w:rsid w:val="00342FF4"/>
    <w:rsid w:val="00343FC0"/>
    <w:rsid w:val="00344685"/>
    <w:rsid w:val="003447C9"/>
    <w:rsid w:val="00345A58"/>
    <w:rsid w:val="00346A0F"/>
    <w:rsid w:val="0034718D"/>
    <w:rsid w:val="00347AD1"/>
    <w:rsid w:val="003506FE"/>
    <w:rsid w:val="00351428"/>
    <w:rsid w:val="00352F31"/>
    <w:rsid w:val="003546E5"/>
    <w:rsid w:val="003546FB"/>
    <w:rsid w:val="00356390"/>
    <w:rsid w:val="0035682D"/>
    <w:rsid w:val="00361552"/>
    <w:rsid w:val="003615C9"/>
    <w:rsid w:val="00361E11"/>
    <w:rsid w:val="00362947"/>
    <w:rsid w:val="00363326"/>
    <w:rsid w:val="0036366F"/>
    <w:rsid w:val="003672F3"/>
    <w:rsid w:val="0036743C"/>
    <w:rsid w:val="003677C1"/>
    <w:rsid w:val="00367FF5"/>
    <w:rsid w:val="00370865"/>
    <w:rsid w:val="003716B1"/>
    <w:rsid w:val="00371BDE"/>
    <w:rsid w:val="00372103"/>
    <w:rsid w:val="003730DB"/>
    <w:rsid w:val="003740A0"/>
    <w:rsid w:val="003747D5"/>
    <w:rsid w:val="00376C89"/>
    <w:rsid w:val="00376DBB"/>
    <w:rsid w:val="00377404"/>
    <w:rsid w:val="00377B50"/>
    <w:rsid w:val="00377BB2"/>
    <w:rsid w:val="00377D65"/>
    <w:rsid w:val="0038235C"/>
    <w:rsid w:val="00385B98"/>
    <w:rsid w:val="00386005"/>
    <w:rsid w:val="003867D6"/>
    <w:rsid w:val="00387DD5"/>
    <w:rsid w:val="00391EA8"/>
    <w:rsid w:val="003941D0"/>
    <w:rsid w:val="0039459A"/>
    <w:rsid w:val="00394F7E"/>
    <w:rsid w:val="00394F9F"/>
    <w:rsid w:val="00395133"/>
    <w:rsid w:val="00396A94"/>
    <w:rsid w:val="00396CE8"/>
    <w:rsid w:val="00397263"/>
    <w:rsid w:val="003977B3"/>
    <w:rsid w:val="003A34C1"/>
    <w:rsid w:val="003A4226"/>
    <w:rsid w:val="003A5876"/>
    <w:rsid w:val="003A5958"/>
    <w:rsid w:val="003A5D60"/>
    <w:rsid w:val="003A75D0"/>
    <w:rsid w:val="003B252A"/>
    <w:rsid w:val="003B27CE"/>
    <w:rsid w:val="003B4D5A"/>
    <w:rsid w:val="003B51BD"/>
    <w:rsid w:val="003B6426"/>
    <w:rsid w:val="003B6E5A"/>
    <w:rsid w:val="003B712E"/>
    <w:rsid w:val="003B7596"/>
    <w:rsid w:val="003B7F4A"/>
    <w:rsid w:val="003C4BCE"/>
    <w:rsid w:val="003C60A3"/>
    <w:rsid w:val="003C64E9"/>
    <w:rsid w:val="003D072E"/>
    <w:rsid w:val="003D091E"/>
    <w:rsid w:val="003D0D38"/>
    <w:rsid w:val="003D2FDF"/>
    <w:rsid w:val="003D443B"/>
    <w:rsid w:val="003D56F0"/>
    <w:rsid w:val="003D6726"/>
    <w:rsid w:val="003E004A"/>
    <w:rsid w:val="003E0484"/>
    <w:rsid w:val="003E0530"/>
    <w:rsid w:val="003E0A9C"/>
    <w:rsid w:val="003E1B28"/>
    <w:rsid w:val="003E20E5"/>
    <w:rsid w:val="003E20FF"/>
    <w:rsid w:val="003E31D4"/>
    <w:rsid w:val="003E3242"/>
    <w:rsid w:val="003E4341"/>
    <w:rsid w:val="003E5E3D"/>
    <w:rsid w:val="003F0E35"/>
    <w:rsid w:val="003F0F04"/>
    <w:rsid w:val="003F1327"/>
    <w:rsid w:val="003F1F04"/>
    <w:rsid w:val="003F3126"/>
    <w:rsid w:val="003F37AB"/>
    <w:rsid w:val="003F3CDE"/>
    <w:rsid w:val="003F42BF"/>
    <w:rsid w:val="003F6585"/>
    <w:rsid w:val="00400B92"/>
    <w:rsid w:val="00400FE9"/>
    <w:rsid w:val="00402549"/>
    <w:rsid w:val="0040470D"/>
    <w:rsid w:val="00405F58"/>
    <w:rsid w:val="00407F75"/>
    <w:rsid w:val="00407FDC"/>
    <w:rsid w:val="00410895"/>
    <w:rsid w:val="00410FB2"/>
    <w:rsid w:val="004118AF"/>
    <w:rsid w:val="004119D5"/>
    <w:rsid w:val="00411FD4"/>
    <w:rsid w:val="00414783"/>
    <w:rsid w:val="00415EE1"/>
    <w:rsid w:val="00420EB8"/>
    <w:rsid w:val="00422B9E"/>
    <w:rsid w:val="00424298"/>
    <w:rsid w:val="004242DC"/>
    <w:rsid w:val="00426922"/>
    <w:rsid w:val="00430478"/>
    <w:rsid w:val="00431763"/>
    <w:rsid w:val="004332A0"/>
    <w:rsid w:val="004332EE"/>
    <w:rsid w:val="00433A88"/>
    <w:rsid w:val="004365A5"/>
    <w:rsid w:val="004366D6"/>
    <w:rsid w:val="0043692D"/>
    <w:rsid w:val="00436FC5"/>
    <w:rsid w:val="004400D3"/>
    <w:rsid w:val="00440C78"/>
    <w:rsid w:val="00444BFC"/>
    <w:rsid w:val="00444CEE"/>
    <w:rsid w:val="004451F9"/>
    <w:rsid w:val="00446107"/>
    <w:rsid w:val="004464F5"/>
    <w:rsid w:val="004469F6"/>
    <w:rsid w:val="00450CD9"/>
    <w:rsid w:val="00451435"/>
    <w:rsid w:val="00451738"/>
    <w:rsid w:val="00452B9B"/>
    <w:rsid w:val="00453EB3"/>
    <w:rsid w:val="00456790"/>
    <w:rsid w:val="00456B40"/>
    <w:rsid w:val="0046015C"/>
    <w:rsid w:val="00460CC3"/>
    <w:rsid w:val="00461CC5"/>
    <w:rsid w:val="00461DBB"/>
    <w:rsid w:val="00461E5E"/>
    <w:rsid w:val="00462707"/>
    <w:rsid w:val="00462E11"/>
    <w:rsid w:val="00464510"/>
    <w:rsid w:val="004645E6"/>
    <w:rsid w:val="00465241"/>
    <w:rsid w:val="004659CA"/>
    <w:rsid w:val="00465ACB"/>
    <w:rsid w:val="00465F96"/>
    <w:rsid w:val="00466E9F"/>
    <w:rsid w:val="004672FB"/>
    <w:rsid w:val="004676BC"/>
    <w:rsid w:val="0047067B"/>
    <w:rsid w:val="00470C2B"/>
    <w:rsid w:val="00470F27"/>
    <w:rsid w:val="00473376"/>
    <w:rsid w:val="0047381A"/>
    <w:rsid w:val="00473939"/>
    <w:rsid w:val="00474771"/>
    <w:rsid w:val="004748BC"/>
    <w:rsid w:val="004754C0"/>
    <w:rsid w:val="00475F49"/>
    <w:rsid w:val="004761F4"/>
    <w:rsid w:val="00476969"/>
    <w:rsid w:val="004769E3"/>
    <w:rsid w:val="00476ED1"/>
    <w:rsid w:val="00476F72"/>
    <w:rsid w:val="00480E49"/>
    <w:rsid w:val="00481220"/>
    <w:rsid w:val="00482CD1"/>
    <w:rsid w:val="00484BF0"/>
    <w:rsid w:val="00484D0B"/>
    <w:rsid w:val="00484E1E"/>
    <w:rsid w:val="00484E93"/>
    <w:rsid w:val="00485D7B"/>
    <w:rsid w:val="00486743"/>
    <w:rsid w:val="004904E5"/>
    <w:rsid w:val="00490C95"/>
    <w:rsid w:val="004913E3"/>
    <w:rsid w:val="0049214A"/>
    <w:rsid w:val="00494256"/>
    <w:rsid w:val="004968C4"/>
    <w:rsid w:val="00496CBA"/>
    <w:rsid w:val="004A1F2F"/>
    <w:rsid w:val="004A422C"/>
    <w:rsid w:val="004A4ED4"/>
    <w:rsid w:val="004A7BF2"/>
    <w:rsid w:val="004B02A9"/>
    <w:rsid w:val="004B2953"/>
    <w:rsid w:val="004B2B6A"/>
    <w:rsid w:val="004B412A"/>
    <w:rsid w:val="004B505D"/>
    <w:rsid w:val="004B5AB5"/>
    <w:rsid w:val="004B5E43"/>
    <w:rsid w:val="004B62F1"/>
    <w:rsid w:val="004B6AAE"/>
    <w:rsid w:val="004B7EB9"/>
    <w:rsid w:val="004C0565"/>
    <w:rsid w:val="004C0CA0"/>
    <w:rsid w:val="004C0CCC"/>
    <w:rsid w:val="004C0CE2"/>
    <w:rsid w:val="004C14B2"/>
    <w:rsid w:val="004C259F"/>
    <w:rsid w:val="004C2BD3"/>
    <w:rsid w:val="004C2EA2"/>
    <w:rsid w:val="004C3607"/>
    <w:rsid w:val="004C3ACD"/>
    <w:rsid w:val="004C3B68"/>
    <w:rsid w:val="004C6B27"/>
    <w:rsid w:val="004C7C75"/>
    <w:rsid w:val="004D1420"/>
    <w:rsid w:val="004D1BA9"/>
    <w:rsid w:val="004D2331"/>
    <w:rsid w:val="004D29AD"/>
    <w:rsid w:val="004D2EEC"/>
    <w:rsid w:val="004D3DC0"/>
    <w:rsid w:val="004D4771"/>
    <w:rsid w:val="004D520F"/>
    <w:rsid w:val="004D597F"/>
    <w:rsid w:val="004D5B3D"/>
    <w:rsid w:val="004D5DB9"/>
    <w:rsid w:val="004D60E8"/>
    <w:rsid w:val="004D651E"/>
    <w:rsid w:val="004D68EF"/>
    <w:rsid w:val="004D7B4E"/>
    <w:rsid w:val="004E0273"/>
    <w:rsid w:val="004E030A"/>
    <w:rsid w:val="004E0AB8"/>
    <w:rsid w:val="004E0E8A"/>
    <w:rsid w:val="004E11D5"/>
    <w:rsid w:val="004E2915"/>
    <w:rsid w:val="004E464B"/>
    <w:rsid w:val="004E674F"/>
    <w:rsid w:val="004E78D8"/>
    <w:rsid w:val="004F0907"/>
    <w:rsid w:val="004F1C90"/>
    <w:rsid w:val="004F4C29"/>
    <w:rsid w:val="004F65ED"/>
    <w:rsid w:val="004F7C59"/>
    <w:rsid w:val="00500BD5"/>
    <w:rsid w:val="00502F93"/>
    <w:rsid w:val="00503DEF"/>
    <w:rsid w:val="00504382"/>
    <w:rsid w:val="00505300"/>
    <w:rsid w:val="005055BD"/>
    <w:rsid w:val="00505B01"/>
    <w:rsid w:val="00507121"/>
    <w:rsid w:val="0050743A"/>
    <w:rsid w:val="005079EC"/>
    <w:rsid w:val="005100D4"/>
    <w:rsid w:val="0051106A"/>
    <w:rsid w:val="005110F2"/>
    <w:rsid w:val="0051130B"/>
    <w:rsid w:val="00512A36"/>
    <w:rsid w:val="00512E3E"/>
    <w:rsid w:val="005138F0"/>
    <w:rsid w:val="00513C5C"/>
    <w:rsid w:val="0051725B"/>
    <w:rsid w:val="00517C7B"/>
    <w:rsid w:val="00520A02"/>
    <w:rsid w:val="00521AF6"/>
    <w:rsid w:val="005229CD"/>
    <w:rsid w:val="005230D0"/>
    <w:rsid w:val="00523C6E"/>
    <w:rsid w:val="00523F4A"/>
    <w:rsid w:val="00524884"/>
    <w:rsid w:val="00524C3D"/>
    <w:rsid w:val="00525836"/>
    <w:rsid w:val="005260F8"/>
    <w:rsid w:val="005262C8"/>
    <w:rsid w:val="00526F7A"/>
    <w:rsid w:val="00530563"/>
    <w:rsid w:val="0053056A"/>
    <w:rsid w:val="005305C2"/>
    <w:rsid w:val="00530F0D"/>
    <w:rsid w:val="0053134A"/>
    <w:rsid w:val="005314A6"/>
    <w:rsid w:val="00531E3F"/>
    <w:rsid w:val="00532D2E"/>
    <w:rsid w:val="00533DB8"/>
    <w:rsid w:val="0053507A"/>
    <w:rsid w:val="005357ED"/>
    <w:rsid w:val="0053636C"/>
    <w:rsid w:val="00537B5D"/>
    <w:rsid w:val="00537DE7"/>
    <w:rsid w:val="0054158B"/>
    <w:rsid w:val="0054235D"/>
    <w:rsid w:val="0054347C"/>
    <w:rsid w:val="005438D2"/>
    <w:rsid w:val="0054595D"/>
    <w:rsid w:val="0054744A"/>
    <w:rsid w:val="0054791A"/>
    <w:rsid w:val="00547A25"/>
    <w:rsid w:val="005504A2"/>
    <w:rsid w:val="00550D10"/>
    <w:rsid w:val="00550D60"/>
    <w:rsid w:val="00551178"/>
    <w:rsid w:val="0055234E"/>
    <w:rsid w:val="005534EF"/>
    <w:rsid w:val="0055408B"/>
    <w:rsid w:val="005541AD"/>
    <w:rsid w:val="00554737"/>
    <w:rsid w:val="00556A01"/>
    <w:rsid w:val="005570FE"/>
    <w:rsid w:val="0055723F"/>
    <w:rsid w:val="00561550"/>
    <w:rsid w:val="00561E14"/>
    <w:rsid w:val="005633C4"/>
    <w:rsid w:val="00564925"/>
    <w:rsid w:val="005650A0"/>
    <w:rsid w:val="00565D6A"/>
    <w:rsid w:val="00567144"/>
    <w:rsid w:val="00567B54"/>
    <w:rsid w:val="00567D53"/>
    <w:rsid w:val="0057055F"/>
    <w:rsid w:val="00570F65"/>
    <w:rsid w:val="0057163B"/>
    <w:rsid w:val="00571972"/>
    <w:rsid w:val="00571A59"/>
    <w:rsid w:val="00572837"/>
    <w:rsid w:val="00574509"/>
    <w:rsid w:val="00575553"/>
    <w:rsid w:val="005765CD"/>
    <w:rsid w:val="00576F30"/>
    <w:rsid w:val="00577C6C"/>
    <w:rsid w:val="00577E2E"/>
    <w:rsid w:val="00582745"/>
    <w:rsid w:val="00582A78"/>
    <w:rsid w:val="0058309A"/>
    <w:rsid w:val="00583303"/>
    <w:rsid w:val="005851FE"/>
    <w:rsid w:val="00585D34"/>
    <w:rsid w:val="005863C7"/>
    <w:rsid w:val="00586F04"/>
    <w:rsid w:val="005872C4"/>
    <w:rsid w:val="00587E4B"/>
    <w:rsid w:val="00587E87"/>
    <w:rsid w:val="00590A03"/>
    <w:rsid w:val="00591853"/>
    <w:rsid w:val="00592B1F"/>
    <w:rsid w:val="005956A5"/>
    <w:rsid w:val="005976D4"/>
    <w:rsid w:val="005A0F88"/>
    <w:rsid w:val="005A2DAD"/>
    <w:rsid w:val="005A3979"/>
    <w:rsid w:val="005A3DA3"/>
    <w:rsid w:val="005A3E6E"/>
    <w:rsid w:val="005A535E"/>
    <w:rsid w:val="005A57CE"/>
    <w:rsid w:val="005A5908"/>
    <w:rsid w:val="005A73BC"/>
    <w:rsid w:val="005A78D2"/>
    <w:rsid w:val="005B02D4"/>
    <w:rsid w:val="005B0970"/>
    <w:rsid w:val="005B2221"/>
    <w:rsid w:val="005B2A7A"/>
    <w:rsid w:val="005B2E92"/>
    <w:rsid w:val="005B3EE1"/>
    <w:rsid w:val="005B58C2"/>
    <w:rsid w:val="005B59A4"/>
    <w:rsid w:val="005B5E23"/>
    <w:rsid w:val="005B7066"/>
    <w:rsid w:val="005B7182"/>
    <w:rsid w:val="005C287F"/>
    <w:rsid w:val="005C3138"/>
    <w:rsid w:val="005C43B3"/>
    <w:rsid w:val="005C4B75"/>
    <w:rsid w:val="005C4FE5"/>
    <w:rsid w:val="005C5279"/>
    <w:rsid w:val="005C5586"/>
    <w:rsid w:val="005C637A"/>
    <w:rsid w:val="005C6944"/>
    <w:rsid w:val="005C6BEE"/>
    <w:rsid w:val="005C7C54"/>
    <w:rsid w:val="005D0313"/>
    <w:rsid w:val="005D0B33"/>
    <w:rsid w:val="005D199D"/>
    <w:rsid w:val="005D208B"/>
    <w:rsid w:val="005D21CE"/>
    <w:rsid w:val="005D27C5"/>
    <w:rsid w:val="005D2C8C"/>
    <w:rsid w:val="005D31D9"/>
    <w:rsid w:val="005D3CA9"/>
    <w:rsid w:val="005D3F3F"/>
    <w:rsid w:val="005D4D88"/>
    <w:rsid w:val="005D55C1"/>
    <w:rsid w:val="005D6297"/>
    <w:rsid w:val="005D636D"/>
    <w:rsid w:val="005D730B"/>
    <w:rsid w:val="005E004E"/>
    <w:rsid w:val="005E0101"/>
    <w:rsid w:val="005E0EF4"/>
    <w:rsid w:val="005E1D50"/>
    <w:rsid w:val="005E2521"/>
    <w:rsid w:val="005E6B40"/>
    <w:rsid w:val="005E751C"/>
    <w:rsid w:val="005E7A2C"/>
    <w:rsid w:val="005F1B65"/>
    <w:rsid w:val="005F2FBC"/>
    <w:rsid w:val="005F371D"/>
    <w:rsid w:val="005F46CB"/>
    <w:rsid w:val="005F4F08"/>
    <w:rsid w:val="006026F4"/>
    <w:rsid w:val="00603FEB"/>
    <w:rsid w:val="006040B6"/>
    <w:rsid w:val="00604505"/>
    <w:rsid w:val="0060472D"/>
    <w:rsid w:val="00604C5A"/>
    <w:rsid w:val="00604E10"/>
    <w:rsid w:val="00605CEC"/>
    <w:rsid w:val="006066CC"/>
    <w:rsid w:val="00606882"/>
    <w:rsid w:val="006103D4"/>
    <w:rsid w:val="00611D67"/>
    <w:rsid w:val="0061273D"/>
    <w:rsid w:val="00612957"/>
    <w:rsid w:val="0061337B"/>
    <w:rsid w:val="006139F2"/>
    <w:rsid w:val="00614AF0"/>
    <w:rsid w:val="0061735C"/>
    <w:rsid w:val="0061736F"/>
    <w:rsid w:val="0062012C"/>
    <w:rsid w:val="00620ADC"/>
    <w:rsid w:val="006212B3"/>
    <w:rsid w:val="00621B45"/>
    <w:rsid w:val="00622DAD"/>
    <w:rsid w:val="00623225"/>
    <w:rsid w:val="00623908"/>
    <w:rsid w:val="00624170"/>
    <w:rsid w:val="006258D9"/>
    <w:rsid w:val="006266D9"/>
    <w:rsid w:val="00630227"/>
    <w:rsid w:val="00630A89"/>
    <w:rsid w:val="00630DDA"/>
    <w:rsid w:val="00631850"/>
    <w:rsid w:val="00631895"/>
    <w:rsid w:val="00632045"/>
    <w:rsid w:val="00632AA4"/>
    <w:rsid w:val="00632B58"/>
    <w:rsid w:val="006338E5"/>
    <w:rsid w:val="0063657B"/>
    <w:rsid w:val="0063711C"/>
    <w:rsid w:val="00637878"/>
    <w:rsid w:val="00637B51"/>
    <w:rsid w:val="00637D79"/>
    <w:rsid w:val="00637E84"/>
    <w:rsid w:val="006400AC"/>
    <w:rsid w:val="006402DD"/>
    <w:rsid w:val="0064139C"/>
    <w:rsid w:val="006422D7"/>
    <w:rsid w:val="0064293E"/>
    <w:rsid w:val="006438DF"/>
    <w:rsid w:val="00643D3B"/>
    <w:rsid w:val="0064437C"/>
    <w:rsid w:val="0065147C"/>
    <w:rsid w:val="00652E1D"/>
    <w:rsid w:val="0065353F"/>
    <w:rsid w:val="00654DAB"/>
    <w:rsid w:val="0065700D"/>
    <w:rsid w:val="00657BE3"/>
    <w:rsid w:val="006615C9"/>
    <w:rsid w:val="0066273A"/>
    <w:rsid w:val="006664CB"/>
    <w:rsid w:val="00666C74"/>
    <w:rsid w:val="0066706F"/>
    <w:rsid w:val="006679EE"/>
    <w:rsid w:val="0067224A"/>
    <w:rsid w:val="00673028"/>
    <w:rsid w:val="00676714"/>
    <w:rsid w:val="006768E9"/>
    <w:rsid w:val="006770E3"/>
    <w:rsid w:val="0067785C"/>
    <w:rsid w:val="00677DEA"/>
    <w:rsid w:val="006806E3"/>
    <w:rsid w:val="0068099A"/>
    <w:rsid w:val="00680DB6"/>
    <w:rsid w:val="00681320"/>
    <w:rsid w:val="00682DA0"/>
    <w:rsid w:val="0068437A"/>
    <w:rsid w:val="00684AFD"/>
    <w:rsid w:val="00684ED9"/>
    <w:rsid w:val="00684FFA"/>
    <w:rsid w:val="00686641"/>
    <w:rsid w:val="006877EB"/>
    <w:rsid w:val="006904E7"/>
    <w:rsid w:val="006918BC"/>
    <w:rsid w:val="0069236D"/>
    <w:rsid w:val="0069471E"/>
    <w:rsid w:val="006956EF"/>
    <w:rsid w:val="00695807"/>
    <w:rsid w:val="00695DD1"/>
    <w:rsid w:val="00696AEF"/>
    <w:rsid w:val="006976E0"/>
    <w:rsid w:val="006A09EC"/>
    <w:rsid w:val="006A0A70"/>
    <w:rsid w:val="006A0CD1"/>
    <w:rsid w:val="006A3537"/>
    <w:rsid w:val="006A37C8"/>
    <w:rsid w:val="006A6A49"/>
    <w:rsid w:val="006A7D28"/>
    <w:rsid w:val="006B022C"/>
    <w:rsid w:val="006B2AA0"/>
    <w:rsid w:val="006B2B80"/>
    <w:rsid w:val="006C00DF"/>
    <w:rsid w:val="006C0889"/>
    <w:rsid w:val="006C2DFE"/>
    <w:rsid w:val="006C2EBE"/>
    <w:rsid w:val="006C394C"/>
    <w:rsid w:val="006C3BCB"/>
    <w:rsid w:val="006C4CC9"/>
    <w:rsid w:val="006C5530"/>
    <w:rsid w:val="006C5781"/>
    <w:rsid w:val="006C6ECB"/>
    <w:rsid w:val="006C71CD"/>
    <w:rsid w:val="006D0391"/>
    <w:rsid w:val="006D090B"/>
    <w:rsid w:val="006D13CC"/>
    <w:rsid w:val="006D16D8"/>
    <w:rsid w:val="006D2B90"/>
    <w:rsid w:val="006D6241"/>
    <w:rsid w:val="006D769A"/>
    <w:rsid w:val="006D7EEE"/>
    <w:rsid w:val="006E11D7"/>
    <w:rsid w:val="006E1B2C"/>
    <w:rsid w:val="006E1C13"/>
    <w:rsid w:val="006E1F50"/>
    <w:rsid w:val="006E2272"/>
    <w:rsid w:val="006E26C6"/>
    <w:rsid w:val="006E2988"/>
    <w:rsid w:val="006E7150"/>
    <w:rsid w:val="006E7DCE"/>
    <w:rsid w:val="006F07F6"/>
    <w:rsid w:val="006F13D0"/>
    <w:rsid w:val="006F19FE"/>
    <w:rsid w:val="006F1AA1"/>
    <w:rsid w:val="006F217D"/>
    <w:rsid w:val="00700CF3"/>
    <w:rsid w:val="00701391"/>
    <w:rsid w:val="00701F87"/>
    <w:rsid w:val="0070333A"/>
    <w:rsid w:val="0070357C"/>
    <w:rsid w:val="0070699B"/>
    <w:rsid w:val="00711011"/>
    <w:rsid w:val="007111A5"/>
    <w:rsid w:val="007121E0"/>
    <w:rsid w:val="00713107"/>
    <w:rsid w:val="00713A6A"/>
    <w:rsid w:val="00715F21"/>
    <w:rsid w:val="00716836"/>
    <w:rsid w:val="00717C09"/>
    <w:rsid w:val="0072003F"/>
    <w:rsid w:val="007209A3"/>
    <w:rsid w:val="00722232"/>
    <w:rsid w:val="00723109"/>
    <w:rsid w:val="00723795"/>
    <w:rsid w:val="0072411C"/>
    <w:rsid w:val="00727525"/>
    <w:rsid w:val="007275F7"/>
    <w:rsid w:val="00727C0B"/>
    <w:rsid w:val="00727FD6"/>
    <w:rsid w:val="007307D8"/>
    <w:rsid w:val="00730AC2"/>
    <w:rsid w:val="007319B1"/>
    <w:rsid w:val="00732079"/>
    <w:rsid w:val="00732756"/>
    <w:rsid w:val="00734A64"/>
    <w:rsid w:val="00736A46"/>
    <w:rsid w:val="00736ECA"/>
    <w:rsid w:val="00737EE7"/>
    <w:rsid w:val="00740746"/>
    <w:rsid w:val="0074489D"/>
    <w:rsid w:val="00745EC1"/>
    <w:rsid w:val="007467CE"/>
    <w:rsid w:val="007471CC"/>
    <w:rsid w:val="00747878"/>
    <w:rsid w:val="0075115E"/>
    <w:rsid w:val="007513E3"/>
    <w:rsid w:val="00752894"/>
    <w:rsid w:val="007548E4"/>
    <w:rsid w:val="00755144"/>
    <w:rsid w:val="007573CB"/>
    <w:rsid w:val="00757448"/>
    <w:rsid w:val="00761016"/>
    <w:rsid w:val="00761908"/>
    <w:rsid w:val="00762AC0"/>
    <w:rsid w:val="00763A07"/>
    <w:rsid w:val="007642F6"/>
    <w:rsid w:val="007657AD"/>
    <w:rsid w:val="007658D5"/>
    <w:rsid w:val="00766806"/>
    <w:rsid w:val="00767BB7"/>
    <w:rsid w:val="00771450"/>
    <w:rsid w:val="00772106"/>
    <w:rsid w:val="00772E4B"/>
    <w:rsid w:val="007730FF"/>
    <w:rsid w:val="0077327A"/>
    <w:rsid w:val="007737EF"/>
    <w:rsid w:val="0077410F"/>
    <w:rsid w:val="007748EB"/>
    <w:rsid w:val="00777615"/>
    <w:rsid w:val="00781BDE"/>
    <w:rsid w:val="007822AB"/>
    <w:rsid w:val="007839B9"/>
    <w:rsid w:val="00784ABD"/>
    <w:rsid w:val="00790062"/>
    <w:rsid w:val="0079127B"/>
    <w:rsid w:val="007919BB"/>
    <w:rsid w:val="00793E54"/>
    <w:rsid w:val="00794199"/>
    <w:rsid w:val="0079442F"/>
    <w:rsid w:val="00795A96"/>
    <w:rsid w:val="0079625C"/>
    <w:rsid w:val="00796858"/>
    <w:rsid w:val="00796E19"/>
    <w:rsid w:val="00796E3A"/>
    <w:rsid w:val="00797287"/>
    <w:rsid w:val="00797F05"/>
    <w:rsid w:val="007A0831"/>
    <w:rsid w:val="007A0D5E"/>
    <w:rsid w:val="007A0E01"/>
    <w:rsid w:val="007A5768"/>
    <w:rsid w:val="007A6256"/>
    <w:rsid w:val="007A7652"/>
    <w:rsid w:val="007A7DF8"/>
    <w:rsid w:val="007B08AA"/>
    <w:rsid w:val="007B14E6"/>
    <w:rsid w:val="007B2611"/>
    <w:rsid w:val="007B2C93"/>
    <w:rsid w:val="007B2CD7"/>
    <w:rsid w:val="007B4F77"/>
    <w:rsid w:val="007B68ED"/>
    <w:rsid w:val="007B78E8"/>
    <w:rsid w:val="007C19FF"/>
    <w:rsid w:val="007C5AC5"/>
    <w:rsid w:val="007C74F4"/>
    <w:rsid w:val="007C7D24"/>
    <w:rsid w:val="007D2EDE"/>
    <w:rsid w:val="007D5177"/>
    <w:rsid w:val="007D5C4F"/>
    <w:rsid w:val="007D68D2"/>
    <w:rsid w:val="007D71A1"/>
    <w:rsid w:val="007E1310"/>
    <w:rsid w:val="007E3547"/>
    <w:rsid w:val="007E3862"/>
    <w:rsid w:val="007E398C"/>
    <w:rsid w:val="007E522E"/>
    <w:rsid w:val="007E53A3"/>
    <w:rsid w:val="007E559E"/>
    <w:rsid w:val="007E6890"/>
    <w:rsid w:val="007E6CE6"/>
    <w:rsid w:val="007E7E40"/>
    <w:rsid w:val="007F0541"/>
    <w:rsid w:val="007F650D"/>
    <w:rsid w:val="007F70CF"/>
    <w:rsid w:val="007F73F0"/>
    <w:rsid w:val="008000E2"/>
    <w:rsid w:val="008010A6"/>
    <w:rsid w:val="00802419"/>
    <w:rsid w:val="008042BF"/>
    <w:rsid w:val="00805420"/>
    <w:rsid w:val="00805C67"/>
    <w:rsid w:val="008060FB"/>
    <w:rsid w:val="00806A82"/>
    <w:rsid w:val="0080735F"/>
    <w:rsid w:val="00807820"/>
    <w:rsid w:val="00807A1B"/>
    <w:rsid w:val="00807E49"/>
    <w:rsid w:val="00810C85"/>
    <w:rsid w:val="00810E88"/>
    <w:rsid w:val="00811CD4"/>
    <w:rsid w:val="00812BD1"/>
    <w:rsid w:val="008137DB"/>
    <w:rsid w:val="0081428C"/>
    <w:rsid w:val="00814AD0"/>
    <w:rsid w:val="00815948"/>
    <w:rsid w:val="00815A6B"/>
    <w:rsid w:val="00816539"/>
    <w:rsid w:val="008210AA"/>
    <w:rsid w:val="008210B9"/>
    <w:rsid w:val="00821113"/>
    <w:rsid w:val="008211DD"/>
    <w:rsid w:val="0082268A"/>
    <w:rsid w:val="00822A45"/>
    <w:rsid w:val="00826440"/>
    <w:rsid w:val="008266EB"/>
    <w:rsid w:val="008277BF"/>
    <w:rsid w:val="00830500"/>
    <w:rsid w:val="008319DA"/>
    <w:rsid w:val="00831F9D"/>
    <w:rsid w:val="008322C9"/>
    <w:rsid w:val="00832873"/>
    <w:rsid w:val="0083388E"/>
    <w:rsid w:val="008343BA"/>
    <w:rsid w:val="00834709"/>
    <w:rsid w:val="0084067C"/>
    <w:rsid w:val="008411D3"/>
    <w:rsid w:val="00842980"/>
    <w:rsid w:val="00844A45"/>
    <w:rsid w:val="00844F3B"/>
    <w:rsid w:val="00845074"/>
    <w:rsid w:val="00846CB8"/>
    <w:rsid w:val="00850657"/>
    <w:rsid w:val="00850B28"/>
    <w:rsid w:val="00850EE1"/>
    <w:rsid w:val="00851FB3"/>
    <w:rsid w:val="0085270A"/>
    <w:rsid w:val="008533E8"/>
    <w:rsid w:val="00854413"/>
    <w:rsid w:val="008550C4"/>
    <w:rsid w:val="0085529B"/>
    <w:rsid w:val="008552EB"/>
    <w:rsid w:val="00855F8B"/>
    <w:rsid w:val="008562B3"/>
    <w:rsid w:val="008576ED"/>
    <w:rsid w:val="008600E3"/>
    <w:rsid w:val="00861CCF"/>
    <w:rsid w:val="008634BB"/>
    <w:rsid w:val="00864A57"/>
    <w:rsid w:val="008663EA"/>
    <w:rsid w:val="0087583B"/>
    <w:rsid w:val="00875C9F"/>
    <w:rsid w:val="00876FAA"/>
    <w:rsid w:val="0087719B"/>
    <w:rsid w:val="00877A9C"/>
    <w:rsid w:val="00880AA2"/>
    <w:rsid w:val="00881591"/>
    <w:rsid w:val="00881593"/>
    <w:rsid w:val="00881BB4"/>
    <w:rsid w:val="008829FB"/>
    <w:rsid w:val="00882B75"/>
    <w:rsid w:val="0088389E"/>
    <w:rsid w:val="0088406C"/>
    <w:rsid w:val="00884AC8"/>
    <w:rsid w:val="00885212"/>
    <w:rsid w:val="0088526B"/>
    <w:rsid w:val="0088533F"/>
    <w:rsid w:val="00885575"/>
    <w:rsid w:val="00886162"/>
    <w:rsid w:val="00886FD5"/>
    <w:rsid w:val="0089035E"/>
    <w:rsid w:val="00890ED0"/>
    <w:rsid w:val="00891324"/>
    <w:rsid w:val="008916FB"/>
    <w:rsid w:val="00891A0F"/>
    <w:rsid w:val="00896F3B"/>
    <w:rsid w:val="0089751E"/>
    <w:rsid w:val="00897896"/>
    <w:rsid w:val="008A1619"/>
    <w:rsid w:val="008A3CFC"/>
    <w:rsid w:val="008A49EE"/>
    <w:rsid w:val="008A57DD"/>
    <w:rsid w:val="008A5B11"/>
    <w:rsid w:val="008A695D"/>
    <w:rsid w:val="008A6FD7"/>
    <w:rsid w:val="008A75FE"/>
    <w:rsid w:val="008A7685"/>
    <w:rsid w:val="008B0D45"/>
    <w:rsid w:val="008B2AED"/>
    <w:rsid w:val="008B2E44"/>
    <w:rsid w:val="008B2EA3"/>
    <w:rsid w:val="008B32CF"/>
    <w:rsid w:val="008B794F"/>
    <w:rsid w:val="008C02D5"/>
    <w:rsid w:val="008C134A"/>
    <w:rsid w:val="008C1A11"/>
    <w:rsid w:val="008C1BA2"/>
    <w:rsid w:val="008C22B7"/>
    <w:rsid w:val="008C30CF"/>
    <w:rsid w:val="008C316F"/>
    <w:rsid w:val="008C3D09"/>
    <w:rsid w:val="008C70A0"/>
    <w:rsid w:val="008C7255"/>
    <w:rsid w:val="008D059A"/>
    <w:rsid w:val="008D0720"/>
    <w:rsid w:val="008D36B5"/>
    <w:rsid w:val="008D55FE"/>
    <w:rsid w:val="008D588B"/>
    <w:rsid w:val="008D7428"/>
    <w:rsid w:val="008E07A3"/>
    <w:rsid w:val="008E166C"/>
    <w:rsid w:val="008E31DD"/>
    <w:rsid w:val="008E37E0"/>
    <w:rsid w:val="008E4EFF"/>
    <w:rsid w:val="008E5547"/>
    <w:rsid w:val="008E5D0A"/>
    <w:rsid w:val="008E5E44"/>
    <w:rsid w:val="008E601D"/>
    <w:rsid w:val="008E73A0"/>
    <w:rsid w:val="008F068B"/>
    <w:rsid w:val="008F3B11"/>
    <w:rsid w:val="008F593B"/>
    <w:rsid w:val="008F7234"/>
    <w:rsid w:val="008F7474"/>
    <w:rsid w:val="0090012E"/>
    <w:rsid w:val="009002D7"/>
    <w:rsid w:val="00902C14"/>
    <w:rsid w:val="00903586"/>
    <w:rsid w:val="00904706"/>
    <w:rsid w:val="00905634"/>
    <w:rsid w:val="009063B3"/>
    <w:rsid w:val="009121A9"/>
    <w:rsid w:val="009124B4"/>
    <w:rsid w:val="0091256D"/>
    <w:rsid w:val="00915183"/>
    <w:rsid w:val="00915A15"/>
    <w:rsid w:val="00916AEC"/>
    <w:rsid w:val="00916DB3"/>
    <w:rsid w:val="0091776F"/>
    <w:rsid w:val="00920630"/>
    <w:rsid w:val="009212D5"/>
    <w:rsid w:val="009213FE"/>
    <w:rsid w:val="0092269F"/>
    <w:rsid w:val="0092380B"/>
    <w:rsid w:val="009242AA"/>
    <w:rsid w:val="009244CF"/>
    <w:rsid w:val="00927309"/>
    <w:rsid w:val="00927B3F"/>
    <w:rsid w:val="00930005"/>
    <w:rsid w:val="0093080C"/>
    <w:rsid w:val="00931CDB"/>
    <w:rsid w:val="00931FBF"/>
    <w:rsid w:val="00933260"/>
    <w:rsid w:val="00934213"/>
    <w:rsid w:val="00934564"/>
    <w:rsid w:val="0093782A"/>
    <w:rsid w:val="0094029A"/>
    <w:rsid w:val="009403D7"/>
    <w:rsid w:val="009411D3"/>
    <w:rsid w:val="0094328B"/>
    <w:rsid w:val="00943CE0"/>
    <w:rsid w:val="0094644F"/>
    <w:rsid w:val="0094713E"/>
    <w:rsid w:val="00947404"/>
    <w:rsid w:val="0094791C"/>
    <w:rsid w:val="00951CD6"/>
    <w:rsid w:val="0095325A"/>
    <w:rsid w:val="00955C10"/>
    <w:rsid w:val="00957B86"/>
    <w:rsid w:val="0096048E"/>
    <w:rsid w:val="00960CC5"/>
    <w:rsid w:val="00960FC1"/>
    <w:rsid w:val="00962B50"/>
    <w:rsid w:val="009640B4"/>
    <w:rsid w:val="00964B54"/>
    <w:rsid w:val="00964D8F"/>
    <w:rsid w:val="00967150"/>
    <w:rsid w:val="00970075"/>
    <w:rsid w:val="009723D4"/>
    <w:rsid w:val="00972A5E"/>
    <w:rsid w:val="0097385F"/>
    <w:rsid w:val="00974167"/>
    <w:rsid w:val="00974E11"/>
    <w:rsid w:val="00976516"/>
    <w:rsid w:val="00976ADE"/>
    <w:rsid w:val="0097719C"/>
    <w:rsid w:val="0098158D"/>
    <w:rsid w:val="00981931"/>
    <w:rsid w:val="00982211"/>
    <w:rsid w:val="0098275B"/>
    <w:rsid w:val="00983335"/>
    <w:rsid w:val="00984366"/>
    <w:rsid w:val="009852D5"/>
    <w:rsid w:val="00985CE1"/>
    <w:rsid w:val="00986787"/>
    <w:rsid w:val="00987E82"/>
    <w:rsid w:val="00990BDA"/>
    <w:rsid w:val="00990D61"/>
    <w:rsid w:val="00991BA8"/>
    <w:rsid w:val="00991F0E"/>
    <w:rsid w:val="00992F39"/>
    <w:rsid w:val="00993189"/>
    <w:rsid w:val="009933D7"/>
    <w:rsid w:val="00993E3F"/>
    <w:rsid w:val="00995B8D"/>
    <w:rsid w:val="00996919"/>
    <w:rsid w:val="00997965"/>
    <w:rsid w:val="00997A75"/>
    <w:rsid w:val="009A094B"/>
    <w:rsid w:val="009A0B51"/>
    <w:rsid w:val="009A1F20"/>
    <w:rsid w:val="009A3330"/>
    <w:rsid w:val="009A49A5"/>
    <w:rsid w:val="009A7BB6"/>
    <w:rsid w:val="009B0190"/>
    <w:rsid w:val="009B0271"/>
    <w:rsid w:val="009B0999"/>
    <w:rsid w:val="009B118F"/>
    <w:rsid w:val="009B3971"/>
    <w:rsid w:val="009B5F2D"/>
    <w:rsid w:val="009B6A5E"/>
    <w:rsid w:val="009B6A94"/>
    <w:rsid w:val="009B6DEF"/>
    <w:rsid w:val="009C01F0"/>
    <w:rsid w:val="009C10CD"/>
    <w:rsid w:val="009C149C"/>
    <w:rsid w:val="009C14DD"/>
    <w:rsid w:val="009C1541"/>
    <w:rsid w:val="009C1877"/>
    <w:rsid w:val="009C2190"/>
    <w:rsid w:val="009C3BEE"/>
    <w:rsid w:val="009C3E5B"/>
    <w:rsid w:val="009C40C6"/>
    <w:rsid w:val="009C4524"/>
    <w:rsid w:val="009C5375"/>
    <w:rsid w:val="009C621C"/>
    <w:rsid w:val="009C6BA5"/>
    <w:rsid w:val="009C6CD0"/>
    <w:rsid w:val="009C7D22"/>
    <w:rsid w:val="009D071D"/>
    <w:rsid w:val="009D10BB"/>
    <w:rsid w:val="009D368C"/>
    <w:rsid w:val="009D42D3"/>
    <w:rsid w:val="009D45FF"/>
    <w:rsid w:val="009D461C"/>
    <w:rsid w:val="009D5082"/>
    <w:rsid w:val="009D6E7A"/>
    <w:rsid w:val="009D6F7A"/>
    <w:rsid w:val="009D7695"/>
    <w:rsid w:val="009E0478"/>
    <w:rsid w:val="009E087E"/>
    <w:rsid w:val="009E0E62"/>
    <w:rsid w:val="009E1CCC"/>
    <w:rsid w:val="009E33DC"/>
    <w:rsid w:val="009E48BD"/>
    <w:rsid w:val="009E5D9C"/>
    <w:rsid w:val="009E7C5E"/>
    <w:rsid w:val="009F0D34"/>
    <w:rsid w:val="009F251F"/>
    <w:rsid w:val="009F4166"/>
    <w:rsid w:val="009F4FBF"/>
    <w:rsid w:val="009F51C8"/>
    <w:rsid w:val="009F5603"/>
    <w:rsid w:val="009F6277"/>
    <w:rsid w:val="009F7666"/>
    <w:rsid w:val="009F7827"/>
    <w:rsid w:val="00A01BCE"/>
    <w:rsid w:val="00A01D3E"/>
    <w:rsid w:val="00A02E49"/>
    <w:rsid w:val="00A03041"/>
    <w:rsid w:val="00A030BD"/>
    <w:rsid w:val="00A032C3"/>
    <w:rsid w:val="00A03361"/>
    <w:rsid w:val="00A03789"/>
    <w:rsid w:val="00A03D70"/>
    <w:rsid w:val="00A03F06"/>
    <w:rsid w:val="00A06115"/>
    <w:rsid w:val="00A062FE"/>
    <w:rsid w:val="00A105A2"/>
    <w:rsid w:val="00A1088D"/>
    <w:rsid w:val="00A11C02"/>
    <w:rsid w:val="00A129ED"/>
    <w:rsid w:val="00A12B74"/>
    <w:rsid w:val="00A131A9"/>
    <w:rsid w:val="00A13416"/>
    <w:rsid w:val="00A1343F"/>
    <w:rsid w:val="00A13964"/>
    <w:rsid w:val="00A14C71"/>
    <w:rsid w:val="00A15012"/>
    <w:rsid w:val="00A1515A"/>
    <w:rsid w:val="00A2025E"/>
    <w:rsid w:val="00A236F8"/>
    <w:rsid w:val="00A2458D"/>
    <w:rsid w:val="00A250CD"/>
    <w:rsid w:val="00A25A18"/>
    <w:rsid w:val="00A27B6B"/>
    <w:rsid w:val="00A3292C"/>
    <w:rsid w:val="00A32FC6"/>
    <w:rsid w:val="00A33C44"/>
    <w:rsid w:val="00A35146"/>
    <w:rsid w:val="00A36DC9"/>
    <w:rsid w:val="00A4024E"/>
    <w:rsid w:val="00A40B76"/>
    <w:rsid w:val="00A41DE4"/>
    <w:rsid w:val="00A43BFA"/>
    <w:rsid w:val="00A44F6A"/>
    <w:rsid w:val="00A45D3A"/>
    <w:rsid w:val="00A470E2"/>
    <w:rsid w:val="00A5054F"/>
    <w:rsid w:val="00A5102D"/>
    <w:rsid w:val="00A51541"/>
    <w:rsid w:val="00A516F5"/>
    <w:rsid w:val="00A52360"/>
    <w:rsid w:val="00A52D47"/>
    <w:rsid w:val="00A54FC7"/>
    <w:rsid w:val="00A55B77"/>
    <w:rsid w:val="00A574BE"/>
    <w:rsid w:val="00A57BBE"/>
    <w:rsid w:val="00A57EAF"/>
    <w:rsid w:val="00A6188B"/>
    <w:rsid w:val="00A64243"/>
    <w:rsid w:val="00A66ABE"/>
    <w:rsid w:val="00A70C66"/>
    <w:rsid w:val="00A71B93"/>
    <w:rsid w:val="00A71CD2"/>
    <w:rsid w:val="00A71ED2"/>
    <w:rsid w:val="00A7252C"/>
    <w:rsid w:val="00A72DB1"/>
    <w:rsid w:val="00A73874"/>
    <w:rsid w:val="00A7666C"/>
    <w:rsid w:val="00A80BD0"/>
    <w:rsid w:val="00A81E94"/>
    <w:rsid w:val="00A82AE1"/>
    <w:rsid w:val="00A83B3F"/>
    <w:rsid w:val="00A84424"/>
    <w:rsid w:val="00A8590B"/>
    <w:rsid w:val="00A86D85"/>
    <w:rsid w:val="00A91292"/>
    <w:rsid w:val="00A9136B"/>
    <w:rsid w:val="00A91B13"/>
    <w:rsid w:val="00A9264E"/>
    <w:rsid w:val="00A9358E"/>
    <w:rsid w:val="00A939CF"/>
    <w:rsid w:val="00A9402B"/>
    <w:rsid w:val="00A94516"/>
    <w:rsid w:val="00A94A1F"/>
    <w:rsid w:val="00A94AF2"/>
    <w:rsid w:val="00A94FD3"/>
    <w:rsid w:val="00A9565E"/>
    <w:rsid w:val="00A9635D"/>
    <w:rsid w:val="00A96465"/>
    <w:rsid w:val="00AA07E7"/>
    <w:rsid w:val="00AA0FB0"/>
    <w:rsid w:val="00AA1424"/>
    <w:rsid w:val="00AA34D3"/>
    <w:rsid w:val="00AA3A79"/>
    <w:rsid w:val="00AA3ABA"/>
    <w:rsid w:val="00AA4E22"/>
    <w:rsid w:val="00AA582B"/>
    <w:rsid w:val="00AA5D17"/>
    <w:rsid w:val="00AA6451"/>
    <w:rsid w:val="00AB0CAD"/>
    <w:rsid w:val="00AB1D9B"/>
    <w:rsid w:val="00AB22D1"/>
    <w:rsid w:val="00AB27BB"/>
    <w:rsid w:val="00AB340D"/>
    <w:rsid w:val="00AB3AD5"/>
    <w:rsid w:val="00AB41C2"/>
    <w:rsid w:val="00AB44F2"/>
    <w:rsid w:val="00AB4778"/>
    <w:rsid w:val="00AB48C2"/>
    <w:rsid w:val="00AB54D2"/>
    <w:rsid w:val="00AB5D79"/>
    <w:rsid w:val="00AB7BE9"/>
    <w:rsid w:val="00AC0553"/>
    <w:rsid w:val="00AC0A79"/>
    <w:rsid w:val="00AC19F4"/>
    <w:rsid w:val="00AC1B6D"/>
    <w:rsid w:val="00AC28B6"/>
    <w:rsid w:val="00AC65F2"/>
    <w:rsid w:val="00AC73C8"/>
    <w:rsid w:val="00AD13C0"/>
    <w:rsid w:val="00AD1BB4"/>
    <w:rsid w:val="00AD33D5"/>
    <w:rsid w:val="00AD3B1C"/>
    <w:rsid w:val="00AD5C84"/>
    <w:rsid w:val="00AD6212"/>
    <w:rsid w:val="00AD7C4D"/>
    <w:rsid w:val="00AD7F08"/>
    <w:rsid w:val="00AE3AE6"/>
    <w:rsid w:val="00AE3D5A"/>
    <w:rsid w:val="00AE40DD"/>
    <w:rsid w:val="00AE51D3"/>
    <w:rsid w:val="00AE56CE"/>
    <w:rsid w:val="00AE72D8"/>
    <w:rsid w:val="00AE7970"/>
    <w:rsid w:val="00AF0B1A"/>
    <w:rsid w:val="00AF1504"/>
    <w:rsid w:val="00AF1869"/>
    <w:rsid w:val="00AF1D26"/>
    <w:rsid w:val="00AF2701"/>
    <w:rsid w:val="00AF3109"/>
    <w:rsid w:val="00AF598C"/>
    <w:rsid w:val="00AF5DA6"/>
    <w:rsid w:val="00AF61EF"/>
    <w:rsid w:val="00AF6A88"/>
    <w:rsid w:val="00B014AA"/>
    <w:rsid w:val="00B01DCD"/>
    <w:rsid w:val="00B023F3"/>
    <w:rsid w:val="00B026DE"/>
    <w:rsid w:val="00B03B34"/>
    <w:rsid w:val="00B05912"/>
    <w:rsid w:val="00B059DD"/>
    <w:rsid w:val="00B075C3"/>
    <w:rsid w:val="00B079FB"/>
    <w:rsid w:val="00B10088"/>
    <w:rsid w:val="00B11332"/>
    <w:rsid w:val="00B1243F"/>
    <w:rsid w:val="00B12F45"/>
    <w:rsid w:val="00B13F9A"/>
    <w:rsid w:val="00B1483D"/>
    <w:rsid w:val="00B1575D"/>
    <w:rsid w:val="00B17539"/>
    <w:rsid w:val="00B20309"/>
    <w:rsid w:val="00B20A91"/>
    <w:rsid w:val="00B20F98"/>
    <w:rsid w:val="00B2286D"/>
    <w:rsid w:val="00B22F01"/>
    <w:rsid w:val="00B23F0A"/>
    <w:rsid w:val="00B24E22"/>
    <w:rsid w:val="00B24EA1"/>
    <w:rsid w:val="00B24FDB"/>
    <w:rsid w:val="00B2626A"/>
    <w:rsid w:val="00B3104E"/>
    <w:rsid w:val="00B314DA"/>
    <w:rsid w:val="00B31B19"/>
    <w:rsid w:val="00B344A2"/>
    <w:rsid w:val="00B34CDC"/>
    <w:rsid w:val="00B353FB"/>
    <w:rsid w:val="00B35988"/>
    <w:rsid w:val="00B37FD5"/>
    <w:rsid w:val="00B44639"/>
    <w:rsid w:val="00B462F4"/>
    <w:rsid w:val="00B46DDF"/>
    <w:rsid w:val="00B47C5A"/>
    <w:rsid w:val="00B5187C"/>
    <w:rsid w:val="00B54B37"/>
    <w:rsid w:val="00B56817"/>
    <w:rsid w:val="00B5751A"/>
    <w:rsid w:val="00B6129B"/>
    <w:rsid w:val="00B619DE"/>
    <w:rsid w:val="00B61D8B"/>
    <w:rsid w:val="00B6218E"/>
    <w:rsid w:val="00B62BAD"/>
    <w:rsid w:val="00B63878"/>
    <w:rsid w:val="00B638B4"/>
    <w:rsid w:val="00B64899"/>
    <w:rsid w:val="00B70BB4"/>
    <w:rsid w:val="00B71733"/>
    <w:rsid w:val="00B72E3F"/>
    <w:rsid w:val="00B75F29"/>
    <w:rsid w:val="00B8033B"/>
    <w:rsid w:val="00B81C9A"/>
    <w:rsid w:val="00B8233C"/>
    <w:rsid w:val="00B82907"/>
    <w:rsid w:val="00B8369A"/>
    <w:rsid w:val="00B84000"/>
    <w:rsid w:val="00B84899"/>
    <w:rsid w:val="00B85169"/>
    <w:rsid w:val="00B856BB"/>
    <w:rsid w:val="00B8665B"/>
    <w:rsid w:val="00B87473"/>
    <w:rsid w:val="00B876C6"/>
    <w:rsid w:val="00B9081F"/>
    <w:rsid w:val="00B91C0D"/>
    <w:rsid w:val="00B94A25"/>
    <w:rsid w:val="00B94D6D"/>
    <w:rsid w:val="00B9656B"/>
    <w:rsid w:val="00B976D2"/>
    <w:rsid w:val="00BA0F18"/>
    <w:rsid w:val="00BA110C"/>
    <w:rsid w:val="00BA19C9"/>
    <w:rsid w:val="00BA2548"/>
    <w:rsid w:val="00BA2CE1"/>
    <w:rsid w:val="00BA3046"/>
    <w:rsid w:val="00BA3ACA"/>
    <w:rsid w:val="00BA3CE5"/>
    <w:rsid w:val="00BA5262"/>
    <w:rsid w:val="00BA57EF"/>
    <w:rsid w:val="00BA653C"/>
    <w:rsid w:val="00BA7286"/>
    <w:rsid w:val="00BB0563"/>
    <w:rsid w:val="00BB0733"/>
    <w:rsid w:val="00BB2774"/>
    <w:rsid w:val="00BB3969"/>
    <w:rsid w:val="00BC0759"/>
    <w:rsid w:val="00BC1F98"/>
    <w:rsid w:val="00BC30CC"/>
    <w:rsid w:val="00BC3337"/>
    <w:rsid w:val="00BC47BD"/>
    <w:rsid w:val="00BC4A04"/>
    <w:rsid w:val="00BC7324"/>
    <w:rsid w:val="00BC749B"/>
    <w:rsid w:val="00BD05B2"/>
    <w:rsid w:val="00BD077C"/>
    <w:rsid w:val="00BD0AC3"/>
    <w:rsid w:val="00BD128B"/>
    <w:rsid w:val="00BD27CF"/>
    <w:rsid w:val="00BD3D24"/>
    <w:rsid w:val="00BD3E65"/>
    <w:rsid w:val="00BD49BB"/>
    <w:rsid w:val="00BD592B"/>
    <w:rsid w:val="00BD649E"/>
    <w:rsid w:val="00BD66EC"/>
    <w:rsid w:val="00BD78F9"/>
    <w:rsid w:val="00BD7A4F"/>
    <w:rsid w:val="00BD7D9B"/>
    <w:rsid w:val="00BE567F"/>
    <w:rsid w:val="00BE56ED"/>
    <w:rsid w:val="00BE5891"/>
    <w:rsid w:val="00BE6E93"/>
    <w:rsid w:val="00BE773E"/>
    <w:rsid w:val="00BF0E0D"/>
    <w:rsid w:val="00BF10F6"/>
    <w:rsid w:val="00BF2974"/>
    <w:rsid w:val="00BF31C4"/>
    <w:rsid w:val="00BF4588"/>
    <w:rsid w:val="00BF4830"/>
    <w:rsid w:val="00BF5827"/>
    <w:rsid w:val="00BF6BDA"/>
    <w:rsid w:val="00BF7E05"/>
    <w:rsid w:val="00C01AEC"/>
    <w:rsid w:val="00C01B27"/>
    <w:rsid w:val="00C034F6"/>
    <w:rsid w:val="00C04691"/>
    <w:rsid w:val="00C060C2"/>
    <w:rsid w:val="00C0639E"/>
    <w:rsid w:val="00C0659E"/>
    <w:rsid w:val="00C06680"/>
    <w:rsid w:val="00C0687C"/>
    <w:rsid w:val="00C10A98"/>
    <w:rsid w:val="00C10F17"/>
    <w:rsid w:val="00C12350"/>
    <w:rsid w:val="00C13383"/>
    <w:rsid w:val="00C13D04"/>
    <w:rsid w:val="00C14CFF"/>
    <w:rsid w:val="00C14E66"/>
    <w:rsid w:val="00C161FC"/>
    <w:rsid w:val="00C16546"/>
    <w:rsid w:val="00C166B0"/>
    <w:rsid w:val="00C20F2C"/>
    <w:rsid w:val="00C220D8"/>
    <w:rsid w:val="00C23477"/>
    <w:rsid w:val="00C238C6"/>
    <w:rsid w:val="00C25A5E"/>
    <w:rsid w:val="00C26BE6"/>
    <w:rsid w:val="00C26F14"/>
    <w:rsid w:val="00C27B2C"/>
    <w:rsid w:val="00C27BE9"/>
    <w:rsid w:val="00C27C7F"/>
    <w:rsid w:val="00C31907"/>
    <w:rsid w:val="00C32E8B"/>
    <w:rsid w:val="00C33F73"/>
    <w:rsid w:val="00C34AF6"/>
    <w:rsid w:val="00C35A4D"/>
    <w:rsid w:val="00C40C98"/>
    <w:rsid w:val="00C40D50"/>
    <w:rsid w:val="00C4154F"/>
    <w:rsid w:val="00C444BB"/>
    <w:rsid w:val="00C44C1D"/>
    <w:rsid w:val="00C454D5"/>
    <w:rsid w:val="00C45564"/>
    <w:rsid w:val="00C45EB6"/>
    <w:rsid w:val="00C4653A"/>
    <w:rsid w:val="00C471E1"/>
    <w:rsid w:val="00C474AD"/>
    <w:rsid w:val="00C478A2"/>
    <w:rsid w:val="00C47947"/>
    <w:rsid w:val="00C47DA1"/>
    <w:rsid w:val="00C50EB0"/>
    <w:rsid w:val="00C51337"/>
    <w:rsid w:val="00C52E8B"/>
    <w:rsid w:val="00C543CD"/>
    <w:rsid w:val="00C54559"/>
    <w:rsid w:val="00C54E60"/>
    <w:rsid w:val="00C55828"/>
    <w:rsid w:val="00C57282"/>
    <w:rsid w:val="00C57B42"/>
    <w:rsid w:val="00C57C93"/>
    <w:rsid w:val="00C604BA"/>
    <w:rsid w:val="00C6334B"/>
    <w:rsid w:val="00C63606"/>
    <w:rsid w:val="00C650ED"/>
    <w:rsid w:val="00C65436"/>
    <w:rsid w:val="00C65AD0"/>
    <w:rsid w:val="00C668D6"/>
    <w:rsid w:val="00C67A58"/>
    <w:rsid w:val="00C67F1C"/>
    <w:rsid w:val="00C71932"/>
    <w:rsid w:val="00C72BEB"/>
    <w:rsid w:val="00C73A7F"/>
    <w:rsid w:val="00C76E1C"/>
    <w:rsid w:val="00C775DB"/>
    <w:rsid w:val="00C77CBF"/>
    <w:rsid w:val="00C80655"/>
    <w:rsid w:val="00C83974"/>
    <w:rsid w:val="00C83EA3"/>
    <w:rsid w:val="00C85398"/>
    <w:rsid w:val="00C86B00"/>
    <w:rsid w:val="00C86D42"/>
    <w:rsid w:val="00C90734"/>
    <w:rsid w:val="00C909AC"/>
    <w:rsid w:val="00C93636"/>
    <w:rsid w:val="00C93697"/>
    <w:rsid w:val="00C93848"/>
    <w:rsid w:val="00C953AD"/>
    <w:rsid w:val="00C95C5F"/>
    <w:rsid w:val="00C97270"/>
    <w:rsid w:val="00CA07E0"/>
    <w:rsid w:val="00CA15DB"/>
    <w:rsid w:val="00CA275C"/>
    <w:rsid w:val="00CA2B45"/>
    <w:rsid w:val="00CA31CE"/>
    <w:rsid w:val="00CA3373"/>
    <w:rsid w:val="00CA6125"/>
    <w:rsid w:val="00CA67D7"/>
    <w:rsid w:val="00CA7AFA"/>
    <w:rsid w:val="00CA7E20"/>
    <w:rsid w:val="00CB09C6"/>
    <w:rsid w:val="00CB26E1"/>
    <w:rsid w:val="00CB3844"/>
    <w:rsid w:val="00CB6853"/>
    <w:rsid w:val="00CB75BC"/>
    <w:rsid w:val="00CB7A44"/>
    <w:rsid w:val="00CB7CDF"/>
    <w:rsid w:val="00CC05A6"/>
    <w:rsid w:val="00CC103E"/>
    <w:rsid w:val="00CC1411"/>
    <w:rsid w:val="00CC14A0"/>
    <w:rsid w:val="00CC1A6F"/>
    <w:rsid w:val="00CC29A4"/>
    <w:rsid w:val="00CC2B1C"/>
    <w:rsid w:val="00CC315F"/>
    <w:rsid w:val="00CC34EC"/>
    <w:rsid w:val="00CC4A36"/>
    <w:rsid w:val="00CC4EC9"/>
    <w:rsid w:val="00CC6888"/>
    <w:rsid w:val="00CD05AC"/>
    <w:rsid w:val="00CD0F29"/>
    <w:rsid w:val="00CD22A7"/>
    <w:rsid w:val="00CD279D"/>
    <w:rsid w:val="00CD2BE3"/>
    <w:rsid w:val="00CD451E"/>
    <w:rsid w:val="00CD4FFA"/>
    <w:rsid w:val="00CD6CB0"/>
    <w:rsid w:val="00CD6D1F"/>
    <w:rsid w:val="00CD72C6"/>
    <w:rsid w:val="00CE0893"/>
    <w:rsid w:val="00CE17AF"/>
    <w:rsid w:val="00CE1AAA"/>
    <w:rsid w:val="00CE1FC9"/>
    <w:rsid w:val="00CE3EB5"/>
    <w:rsid w:val="00CE4912"/>
    <w:rsid w:val="00CE53A3"/>
    <w:rsid w:val="00CE6570"/>
    <w:rsid w:val="00CF15E9"/>
    <w:rsid w:val="00CF2079"/>
    <w:rsid w:val="00CF32DC"/>
    <w:rsid w:val="00CF4B42"/>
    <w:rsid w:val="00CF4D9B"/>
    <w:rsid w:val="00CF5CDC"/>
    <w:rsid w:val="00CF746C"/>
    <w:rsid w:val="00CF7A53"/>
    <w:rsid w:val="00CF7A73"/>
    <w:rsid w:val="00CF7D34"/>
    <w:rsid w:val="00D00084"/>
    <w:rsid w:val="00D0023F"/>
    <w:rsid w:val="00D02593"/>
    <w:rsid w:val="00D0381E"/>
    <w:rsid w:val="00D04E95"/>
    <w:rsid w:val="00D05C1F"/>
    <w:rsid w:val="00D05E21"/>
    <w:rsid w:val="00D05EA9"/>
    <w:rsid w:val="00D07959"/>
    <w:rsid w:val="00D10219"/>
    <w:rsid w:val="00D12453"/>
    <w:rsid w:val="00D12E30"/>
    <w:rsid w:val="00D15242"/>
    <w:rsid w:val="00D15DCB"/>
    <w:rsid w:val="00D15F6E"/>
    <w:rsid w:val="00D1646B"/>
    <w:rsid w:val="00D16E79"/>
    <w:rsid w:val="00D17113"/>
    <w:rsid w:val="00D17D09"/>
    <w:rsid w:val="00D220B1"/>
    <w:rsid w:val="00D22A8F"/>
    <w:rsid w:val="00D231D7"/>
    <w:rsid w:val="00D2430E"/>
    <w:rsid w:val="00D24D74"/>
    <w:rsid w:val="00D2540C"/>
    <w:rsid w:val="00D2582E"/>
    <w:rsid w:val="00D27C0A"/>
    <w:rsid w:val="00D3054E"/>
    <w:rsid w:val="00D328F0"/>
    <w:rsid w:val="00D32D37"/>
    <w:rsid w:val="00D33A03"/>
    <w:rsid w:val="00D343E9"/>
    <w:rsid w:val="00D34494"/>
    <w:rsid w:val="00D34559"/>
    <w:rsid w:val="00D3666C"/>
    <w:rsid w:val="00D37823"/>
    <w:rsid w:val="00D3793D"/>
    <w:rsid w:val="00D4012F"/>
    <w:rsid w:val="00D40C6E"/>
    <w:rsid w:val="00D41A8A"/>
    <w:rsid w:val="00D41B08"/>
    <w:rsid w:val="00D43176"/>
    <w:rsid w:val="00D46039"/>
    <w:rsid w:val="00D46C57"/>
    <w:rsid w:val="00D47F1E"/>
    <w:rsid w:val="00D5028D"/>
    <w:rsid w:val="00D51F00"/>
    <w:rsid w:val="00D52DF8"/>
    <w:rsid w:val="00D53AAD"/>
    <w:rsid w:val="00D54828"/>
    <w:rsid w:val="00D54E94"/>
    <w:rsid w:val="00D5603F"/>
    <w:rsid w:val="00D565BF"/>
    <w:rsid w:val="00D5740A"/>
    <w:rsid w:val="00D615FA"/>
    <w:rsid w:val="00D61EB1"/>
    <w:rsid w:val="00D63D01"/>
    <w:rsid w:val="00D643CE"/>
    <w:rsid w:val="00D64CD1"/>
    <w:rsid w:val="00D66041"/>
    <w:rsid w:val="00D6668D"/>
    <w:rsid w:val="00D6676C"/>
    <w:rsid w:val="00D66F19"/>
    <w:rsid w:val="00D67B08"/>
    <w:rsid w:val="00D67CA1"/>
    <w:rsid w:val="00D67EB4"/>
    <w:rsid w:val="00D710EF"/>
    <w:rsid w:val="00D71B27"/>
    <w:rsid w:val="00D730C7"/>
    <w:rsid w:val="00D7555D"/>
    <w:rsid w:val="00D764B5"/>
    <w:rsid w:val="00D77AB2"/>
    <w:rsid w:val="00D8036E"/>
    <w:rsid w:val="00D863E5"/>
    <w:rsid w:val="00D87F86"/>
    <w:rsid w:val="00D95B91"/>
    <w:rsid w:val="00D966B1"/>
    <w:rsid w:val="00D97503"/>
    <w:rsid w:val="00DA4270"/>
    <w:rsid w:val="00DA4AA6"/>
    <w:rsid w:val="00DA4AE8"/>
    <w:rsid w:val="00DA4B75"/>
    <w:rsid w:val="00DA6189"/>
    <w:rsid w:val="00DA7657"/>
    <w:rsid w:val="00DB252B"/>
    <w:rsid w:val="00DB2EB7"/>
    <w:rsid w:val="00DB36F4"/>
    <w:rsid w:val="00DB3AEB"/>
    <w:rsid w:val="00DB3BDC"/>
    <w:rsid w:val="00DB4D5C"/>
    <w:rsid w:val="00DB522D"/>
    <w:rsid w:val="00DB7345"/>
    <w:rsid w:val="00DB7504"/>
    <w:rsid w:val="00DB76EE"/>
    <w:rsid w:val="00DC30DA"/>
    <w:rsid w:val="00DC4DA6"/>
    <w:rsid w:val="00DC5119"/>
    <w:rsid w:val="00DC5419"/>
    <w:rsid w:val="00DC6CA5"/>
    <w:rsid w:val="00DC78BD"/>
    <w:rsid w:val="00DD00DF"/>
    <w:rsid w:val="00DD03E2"/>
    <w:rsid w:val="00DD1C63"/>
    <w:rsid w:val="00DD269D"/>
    <w:rsid w:val="00DD2854"/>
    <w:rsid w:val="00DD38FE"/>
    <w:rsid w:val="00DD4119"/>
    <w:rsid w:val="00DD427A"/>
    <w:rsid w:val="00DD44AF"/>
    <w:rsid w:val="00DD4586"/>
    <w:rsid w:val="00DD4B31"/>
    <w:rsid w:val="00DD564D"/>
    <w:rsid w:val="00DD769B"/>
    <w:rsid w:val="00DD778D"/>
    <w:rsid w:val="00DE0145"/>
    <w:rsid w:val="00DE1687"/>
    <w:rsid w:val="00DE19D4"/>
    <w:rsid w:val="00DE3C05"/>
    <w:rsid w:val="00DE697E"/>
    <w:rsid w:val="00DE76B9"/>
    <w:rsid w:val="00DF0688"/>
    <w:rsid w:val="00DF06EE"/>
    <w:rsid w:val="00DF0CC2"/>
    <w:rsid w:val="00DF1063"/>
    <w:rsid w:val="00DF10CA"/>
    <w:rsid w:val="00DF191E"/>
    <w:rsid w:val="00DF1DE7"/>
    <w:rsid w:val="00DF2175"/>
    <w:rsid w:val="00DF259F"/>
    <w:rsid w:val="00DF2C6B"/>
    <w:rsid w:val="00DF38A1"/>
    <w:rsid w:val="00DF3A04"/>
    <w:rsid w:val="00DF4CAB"/>
    <w:rsid w:val="00DF57F0"/>
    <w:rsid w:val="00DF6182"/>
    <w:rsid w:val="00E01BA9"/>
    <w:rsid w:val="00E025D5"/>
    <w:rsid w:val="00E028F3"/>
    <w:rsid w:val="00E02FB5"/>
    <w:rsid w:val="00E03047"/>
    <w:rsid w:val="00E03762"/>
    <w:rsid w:val="00E03BFB"/>
    <w:rsid w:val="00E043BB"/>
    <w:rsid w:val="00E04A39"/>
    <w:rsid w:val="00E1145B"/>
    <w:rsid w:val="00E11DBA"/>
    <w:rsid w:val="00E121EC"/>
    <w:rsid w:val="00E13E5B"/>
    <w:rsid w:val="00E147BA"/>
    <w:rsid w:val="00E15F06"/>
    <w:rsid w:val="00E16928"/>
    <w:rsid w:val="00E16C3E"/>
    <w:rsid w:val="00E20F58"/>
    <w:rsid w:val="00E23FBE"/>
    <w:rsid w:val="00E2457C"/>
    <w:rsid w:val="00E24CC5"/>
    <w:rsid w:val="00E24D40"/>
    <w:rsid w:val="00E250D5"/>
    <w:rsid w:val="00E257E8"/>
    <w:rsid w:val="00E26194"/>
    <w:rsid w:val="00E27185"/>
    <w:rsid w:val="00E27948"/>
    <w:rsid w:val="00E27BF3"/>
    <w:rsid w:val="00E31739"/>
    <w:rsid w:val="00E31AAB"/>
    <w:rsid w:val="00E31C5D"/>
    <w:rsid w:val="00E32785"/>
    <w:rsid w:val="00E32A42"/>
    <w:rsid w:val="00E3303D"/>
    <w:rsid w:val="00E401EC"/>
    <w:rsid w:val="00E403C0"/>
    <w:rsid w:val="00E408E6"/>
    <w:rsid w:val="00E41C71"/>
    <w:rsid w:val="00E421CE"/>
    <w:rsid w:val="00E4247F"/>
    <w:rsid w:val="00E424BD"/>
    <w:rsid w:val="00E4461B"/>
    <w:rsid w:val="00E46A81"/>
    <w:rsid w:val="00E46C92"/>
    <w:rsid w:val="00E46CF1"/>
    <w:rsid w:val="00E518F9"/>
    <w:rsid w:val="00E51F26"/>
    <w:rsid w:val="00E53CD3"/>
    <w:rsid w:val="00E53ED1"/>
    <w:rsid w:val="00E53FFD"/>
    <w:rsid w:val="00E556D9"/>
    <w:rsid w:val="00E557E1"/>
    <w:rsid w:val="00E55E3B"/>
    <w:rsid w:val="00E573FE"/>
    <w:rsid w:val="00E57908"/>
    <w:rsid w:val="00E61B6D"/>
    <w:rsid w:val="00E66283"/>
    <w:rsid w:val="00E711A8"/>
    <w:rsid w:val="00E71C50"/>
    <w:rsid w:val="00E72034"/>
    <w:rsid w:val="00E72174"/>
    <w:rsid w:val="00E73C94"/>
    <w:rsid w:val="00E76C63"/>
    <w:rsid w:val="00E77847"/>
    <w:rsid w:val="00E77A20"/>
    <w:rsid w:val="00E823C2"/>
    <w:rsid w:val="00E8378E"/>
    <w:rsid w:val="00E862FC"/>
    <w:rsid w:val="00E8659D"/>
    <w:rsid w:val="00E907B5"/>
    <w:rsid w:val="00E92467"/>
    <w:rsid w:val="00E92A5B"/>
    <w:rsid w:val="00E92ACE"/>
    <w:rsid w:val="00E93603"/>
    <w:rsid w:val="00E93EF1"/>
    <w:rsid w:val="00E94031"/>
    <w:rsid w:val="00E94E0D"/>
    <w:rsid w:val="00E950CB"/>
    <w:rsid w:val="00E95C2C"/>
    <w:rsid w:val="00E96325"/>
    <w:rsid w:val="00E9671B"/>
    <w:rsid w:val="00E96F22"/>
    <w:rsid w:val="00E972E4"/>
    <w:rsid w:val="00EA16BC"/>
    <w:rsid w:val="00EA25DA"/>
    <w:rsid w:val="00EA36F6"/>
    <w:rsid w:val="00EA3967"/>
    <w:rsid w:val="00EA3CAC"/>
    <w:rsid w:val="00EA3DCF"/>
    <w:rsid w:val="00EA3E0E"/>
    <w:rsid w:val="00EA472E"/>
    <w:rsid w:val="00EA5355"/>
    <w:rsid w:val="00EA6480"/>
    <w:rsid w:val="00EA66CC"/>
    <w:rsid w:val="00EA7556"/>
    <w:rsid w:val="00EB0D1E"/>
    <w:rsid w:val="00EB0D9C"/>
    <w:rsid w:val="00EB0ED9"/>
    <w:rsid w:val="00EB47CB"/>
    <w:rsid w:val="00EB4BCA"/>
    <w:rsid w:val="00EB52DF"/>
    <w:rsid w:val="00EB53F2"/>
    <w:rsid w:val="00EB615D"/>
    <w:rsid w:val="00EB6591"/>
    <w:rsid w:val="00EB7DA1"/>
    <w:rsid w:val="00EC102C"/>
    <w:rsid w:val="00EC2303"/>
    <w:rsid w:val="00EC2E38"/>
    <w:rsid w:val="00EC2FE7"/>
    <w:rsid w:val="00EC413D"/>
    <w:rsid w:val="00EC5C2E"/>
    <w:rsid w:val="00EC65D5"/>
    <w:rsid w:val="00EC6BA4"/>
    <w:rsid w:val="00EC6F6F"/>
    <w:rsid w:val="00ED0F71"/>
    <w:rsid w:val="00ED27DD"/>
    <w:rsid w:val="00ED38ED"/>
    <w:rsid w:val="00ED39C0"/>
    <w:rsid w:val="00ED7387"/>
    <w:rsid w:val="00ED7CBA"/>
    <w:rsid w:val="00EE03CD"/>
    <w:rsid w:val="00EE0DB7"/>
    <w:rsid w:val="00EE0FB7"/>
    <w:rsid w:val="00EE1733"/>
    <w:rsid w:val="00EE188E"/>
    <w:rsid w:val="00EE1993"/>
    <w:rsid w:val="00EE1D0E"/>
    <w:rsid w:val="00EE3560"/>
    <w:rsid w:val="00EE5DEE"/>
    <w:rsid w:val="00EE67F7"/>
    <w:rsid w:val="00EE7191"/>
    <w:rsid w:val="00EE722D"/>
    <w:rsid w:val="00EE78E5"/>
    <w:rsid w:val="00EF0DD2"/>
    <w:rsid w:val="00EF1355"/>
    <w:rsid w:val="00EF13FD"/>
    <w:rsid w:val="00EF1500"/>
    <w:rsid w:val="00EF1706"/>
    <w:rsid w:val="00EF2193"/>
    <w:rsid w:val="00EF2924"/>
    <w:rsid w:val="00EF393E"/>
    <w:rsid w:val="00EF612E"/>
    <w:rsid w:val="00EF627F"/>
    <w:rsid w:val="00EF7118"/>
    <w:rsid w:val="00EF7256"/>
    <w:rsid w:val="00F00110"/>
    <w:rsid w:val="00F008B3"/>
    <w:rsid w:val="00F054A4"/>
    <w:rsid w:val="00F1006D"/>
    <w:rsid w:val="00F10604"/>
    <w:rsid w:val="00F10EDE"/>
    <w:rsid w:val="00F11472"/>
    <w:rsid w:val="00F11516"/>
    <w:rsid w:val="00F1186F"/>
    <w:rsid w:val="00F12C47"/>
    <w:rsid w:val="00F13923"/>
    <w:rsid w:val="00F1412A"/>
    <w:rsid w:val="00F21946"/>
    <w:rsid w:val="00F21AAB"/>
    <w:rsid w:val="00F22A59"/>
    <w:rsid w:val="00F22AAD"/>
    <w:rsid w:val="00F22C76"/>
    <w:rsid w:val="00F230B1"/>
    <w:rsid w:val="00F259A7"/>
    <w:rsid w:val="00F25DFF"/>
    <w:rsid w:val="00F265E9"/>
    <w:rsid w:val="00F265EB"/>
    <w:rsid w:val="00F2753F"/>
    <w:rsid w:val="00F310FE"/>
    <w:rsid w:val="00F3111A"/>
    <w:rsid w:val="00F31F9A"/>
    <w:rsid w:val="00F3275E"/>
    <w:rsid w:val="00F32C46"/>
    <w:rsid w:val="00F32E95"/>
    <w:rsid w:val="00F347EC"/>
    <w:rsid w:val="00F376D9"/>
    <w:rsid w:val="00F37813"/>
    <w:rsid w:val="00F37FB0"/>
    <w:rsid w:val="00F417C0"/>
    <w:rsid w:val="00F41EE7"/>
    <w:rsid w:val="00F421D4"/>
    <w:rsid w:val="00F42467"/>
    <w:rsid w:val="00F42AFF"/>
    <w:rsid w:val="00F42CC2"/>
    <w:rsid w:val="00F430DC"/>
    <w:rsid w:val="00F45403"/>
    <w:rsid w:val="00F45CF8"/>
    <w:rsid w:val="00F4694B"/>
    <w:rsid w:val="00F46A3B"/>
    <w:rsid w:val="00F46B2D"/>
    <w:rsid w:val="00F47BDA"/>
    <w:rsid w:val="00F5059C"/>
    <w:rsid w:val="00F50836"/>
    <w:rsid w:val="00F51059"/>
    <w:rsid w:val="00F51B94"/>
    <w:rsid w:val="00F538ED"/>
    <w:rsid w:val="00F53955"/>
    <w:rsid w:val="00F54381"/>
    <w:rsid w:val="00F55398"/>
    <w:rsid w:val="00F55A6A"/>
    <w:rsid w:val="00F55C90"/>
    <w:rsid w:val="00F56733"/>
    <w:rsid w:val="00F5799E"/>
    <w:rsid w:val="00F60797"/>
    <w:rsid w:val="00F626F9"/>
    <w:rsid w:val="00F63502"/>
    <w:rsid w:val="00F64824"/>
    <w:rsid w:val="00F6563C"/>
    <w:rsid w:val="00F66479"/>
    <w:rsid w:val="00F668C2"/>
    <w:rsid w:val="00F66A1D"/>
    <w:rsid w:val="00F740F8"/>
    <w:rsid w:val="00F74299"/>
    <w:rsid w:val="00F74372"/>
    <w:rsid w:val="00F74782"/>
    <w:rsid w:val="00F75DB3"/>
    <w:rsid w:val="00F766F1"/>
    <w:rsid w:val="00F76F6D"/>
    <w:rsid w:val="00F779F6"/>
    <w:rsid w:val="00F803E3"/>
    <w:rsid w:val="00F80421"/>
    <w:rsid w:val="00F8186F"/>
    <w:rsid w:val="00F8240B"/>
    <w:rsid w:val="00F83D32"/>
    <w:rsid w:val="00F84CE6"/>
    <w:rsid w:val="00F85347"/>
    <w:rsid w:val="00F855CF"/>
    <w:rsid w:val="00F87251"/>
    <w:rsid w:val="00F908C1"/>
    <w:rsid w:val="00F91E11"/>
    <w:rsid w:val="00F91FA4"/>
    <w:rsid w:val="00F92066"/>
    <w:rsid w:val="00F928FF"/>
    <w:rsid w:val="00F92B0E"/>
    <w:rsid w:val="00F94630"/>
    <w:rsid w:val="00F94B65"/>
    <w:rsid w:val="00F9543A"/>
    <w:rsid w:val="00F96550"/>
    <w:rsid w:val="00F9723E"/>
    <w:rsid w:val="00FA027D"/>
    <w:rsid w:val="00FA051D"/>
    <w:rsid w:val="00FA149C"/>
    <w:rsid w:val="00FA1EA9"/>
    <w:rsid w:val="00FA283D"/>
    <w:rsid w:val="00FA2859"/>
    <w:rsid w:val="00FA40BB"/>
    <w:rsid w:val="00FA508B"/>
    <w:rsid w:val="00FA6C80"/>
    <w:rsid w:val="00FA7AA1"/>
    <w:rsid w:val="00FB036D"/>
    <w:rsid w:val="00FB1192"/>
    <w:rsid w:val="00FB19D2"/>
    <w:rsid w:val="00FC062D"/>
    <w:rsid w:val="00FC06A4"/>
    <w:rsid w:val="00FC0FDB"/>
    <w:rsid w:val="00FC33DD"/>
    <w:rsid w:val="00FC4BC3"/>
    <w:rsid w:val="00FC59DB"/>
    <w:rsid w:val="00FC7276"/>
    <w:rsid w:val="00FC798C"/>
    <w:rsid w:val="00FC7D46"/>
    <w:rsid w:val="00FD0BCC"/>
    <w:rsid w:val="00FD15AE"/>
    <w:rsid w:val="00FD1A8B"/>
    <w:rsid w:val="00FD46AB"/>
    <w:rsid w:val="00FD722F"/>
    <w:rsid w:val="00FD7351"/>
    <w:rsid w:val="00FD7598"/>
    <w:rsid w:val="00FD7BA2"/>
    <w:rsid w:val="00FD7E4E"/>
    <w:rsid w:val="00FD7F70"/>
    <w:rsid w:val="00FE0F67"/>
    <w:rsid w:val="00FE2389"/>
    <w:rsid w:val="00FE2D29"/>
    <w:rsid w:val="00FE3307"/>
    <w:rsid w:val="00FE49A9"/>
    <w:rsid w:val="00FE5066"/>
    <w:rsid w:val="00FE58AB"/>
    <w:rsid w:val="00FE6539"/>
    <w:rsid w:val="00FE7157"/>
    <w:rsid w:val="00FF2121"/>
    <w:rsid w:val="00FF2D33"/>
    <w:rsid w:val="00FF3A55"/>
    <w:rsid w:val="00FF4FF3"/>
    <w:rsid w:val="00FF6A86"/>
    <w:rsid w:val="00FF7FF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AB27E3"/>
  <w15:docId w15:val="{11B4C3ED-9120-4163-A612-F2F64C381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uiPriority="9" w:qFormat="1"/>
    <w:lsdException w:name="heading 4" w:locked="1" w:uiPriority="9"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33BF"/>
    <w:pPr>
      <w:spacing w:after="120"/>
      <w:jc w:val="both"/>
    </w:pPr>
    <w:rPr>
      <w:rFonts w:ascii="Arial" w:hAnsi="Arial"/>
      <w:szCs w:val="24"/>
    </w:rPr>
  </w:style>
  <w:style w:type="paragraph" w:styleId="Heading1">
    <w:name w:val="heading 1"/>
    <w:aliases w:val="h1,Para1,Top 1,ParaLevel1,Level 1 Para,Level 1 Para1,Level 1 Para2,Level 1 Para3,Level 1 Para4,Level 1 Para11,Level 1 Para21,Level 1 Para31,Level 1 Para5,Level 1 Para12,Level 1 Para22,Level 1 Para32,Level 1 Para6,Level 1 Para13,Level 1 Para23"/>
    <w:basedOn w:val="Normal"/>
    <w:next w:val="Normal"/>
    <w:link w:val="Heading1Char"/>
    <w:qFormat/>
    <w:rsid w:val="002633BF"/>
    <w:pPr>
      <w:keepNext/>
      <w:numPr>
        <w:numId w:val="35"/>
      </w:numPr>
      <w:spacing w:before="240" w:after="60"/>
      <w:outlineLvl w:val="0"/>
    </w:pPr>
    <w:rPr>
      <w:rFonts w:cs="Arial"/>
      <w:b/>
      <w:bCs/>
      <w:kern w:val="32"/>
      <w:sz w:val="32"/>
      <w:szCs w:val="32"/>
    </w:rPr>
  </w:style>
  <w:style w:type="paragraph" w:styleId="Heading2">
    <w:name w:val="heading 2"/>
    <w:aliases w:val="h2,Para2,Head hdbk,Top 2,H2,h2 main heading,B Sub/Bold,B Sub/Bold1,B Sub/Bold2,B Sub/Bold11,h2 main heading1,h2 main heading2,B Sub/Bold3,B Sub/Bold12,h2 main heading3,B Sub/Bold4,B Sub/Bold13,SubPara,2 headline,h,sub,Para 2,a.,a.1,a.2,body,1"/>
    <w:basedOn w:val="Normal"/>
    <w:next w:val="Normal"/>
    <w:link w:val="Heading2Char"/>
    <w:unhideWhenUsed/>
    <w:qFormat/>
    <w:rsid w:val="002633BF"/>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1),Major Sections,subsub,Para 3,h3"/>
    <w:basedOn w:val="Normal"/>
    <w:next w:val="Normal"/>
    <w:link w:val="Heading3Char"/>
    <w:uiPriority w:val="9"/>
    <w:qFormat/>
    <w:rsid w:val="00066383"/>
    <w:pPr>
      <w:keepNext/>
      <w:keepLines/>
      <w:spacing w:before="120" w:after="60"/>
      <w:outlineLvl w:val="2"/>
    </w:pPr>
    <w:rPr>
      <w:b/>
      <w:bCs/>
      <w:i/>
      <w:color w:val="CF4520"/>
      <w:sz w:val="24"/>
    </w:rPr>
  </w:style>
  <w:style w:type="paragraph" w:styleId="Heading4">
    <w:name w:val="heading 4"/>
    <w:aliases w:val="Para4,headhbk,(a),h4"/>
    <w:basedOn w:val="Normal"/>
    <w:next w:val="Normal"/>
    <w:link w:val="Heading4Char"/>
    <w:uiPriority w:val="9"/>
    <w:qFormat/>
    <w:rsid w:val="00066383"/>
    <w:pPr>
      <w:keepNext/>
      <w:keepLines/>
      <w:spacing w:before="200" w:after="60"/>
      <w:outlineLvl w:val="3"/>
    </w:pPr>
    <w:rPr>
      <w:b/>
      <w:bCs/>
      <w:i/>
      <w:iCs/>
    </w:rPr>
  </w:style>
  <w:style w:type="paragraph" w:styleId="Heading5">
    <w:name w:val="heading 5"/>
    <w:aliases w:val="Para5,i.,H,subsubpara,1.1.1.1.1"/>
    <w:basedOn w:val="Normal"/>
    <w:next w:val="Normal"/>
    <w:link w:val="Heading5Char1"/>
    <w:qFormat/>
    <w:rsid w:val="00ED38ED"/>
    <w:pPr>
      <w:numPr>
        <w:ilvl w:val="4"/>
        <w:numId w:val="6"/>
      </w:numPr>
      <w:spacing w:before="240" w:after="60"/>
      <w:outlineLvl w:val="4"/>
    </w:pPr>
    <w:rPr>
      <w:b/>
      <w:bCs/>
      <w:iCs/>
      <w:szCs w:val="26"/>
    </w:rPr>
  </w:style>
  <w:style w:type="paragraph" w:styleId="Heading6">
    <w:name w:val="heading 6"/>
    <w:aliases w:val="sub-dash,sd,5,Spare2"/>
    <w:basedOn w:val="Normal"/>
    <w:next w:val="Normal"/>
    <w:link w:val="Heading6Char1"/>
    <w:qFormat/>
    <w:rsid w:val="00C26F14"/>
    <w:pPr>
      <w:numPr>
        <w:ilvl w:val="5"/>
        <w:numId w:val="6"/>
      </w:numPr>
      <w:spacing w:before="240" w:after="60"/>
      <w:outlineLvl w:val="5"/>
    </w:pPr>
    <w:rPr>
      <w:rFonts w:ascii="Times New Roman" w:hAnsi="Times New Roman"/>
      <w:b/>
      <w:bCs/>
      <w:sz w:val="22"/>
    </w:rPr>
  </w:style>
  <w:style w:type="paragraph" w:styleId="Heading7">
    <w:name w:val="heading 7"/>
    <w:aliases w:val="Spare3,h7,H7,Legal Level 1.1.,7,Heading 7 Char,Response Alpha,Response Numeral,Heading 7 Char1 Char1,Heading 7 Char Char Char1,Heading 7 Char1 Char1 Char Char Char1,Heading 7 Char Char Char1 Char Char Char1"/>
    <w:basedOn w:val="Normal"/>
    <w:next w:val="Normal"/>
    <w:link w:val="Heading7Char1"/>
    <w:qFormat/>
    <w:rsid w:val="00ED38ED"/>
    <w:pPr>
      <w:numPr>
        <w:ilvl w:val="6"/>
        <w:numId w:val="6"/>
      </w:numPr>
      <w:spacing w:before="240" w:after="60"/>
      <w:outlineLvl w:val="6"/>
    </w:pPr>
    <w:rPr>
      <w:rFonts w:ascii="Times New Roman" w:hAnsi="Times New Roman"/>
      <w:sz w:val="24"/>
    </w:rPr>
  </w:style>
  <w:style w:type="paragraph" w:styleId="Heading8">
    <w:name w:val="heading 8"/>
    <w:aliases w:val="Spare4"/>
    <w:basedOn w:val="Normal"/>
    <w:next w:val="Normal"/>
    <w:link w:val="Heading8Char1"/>
    <w:qFormat/>
    <w:rsid w:val="00ED38ED"/>
    <w:pPr>
      <w:numPr>
        <w:ilvl w:val="7"/>
        <w:numId w:val="6"/>
      </w:numPr>
      <w:spacing w:before="240" w:after="60"/>
      <w:outlineLvl w:val="7"/>
    </w:pPr>
    <w:rPr>
      <w:rFonts w:ascii="Times New Roman" w:hAnsi="Times New Roman"/>
      <w:i/>
      <w:iCs/>
      <w:sz w:val="24"/>
    </w:rPr>
  </w:style>
  <w:style w:type="paragraph" w:styleId="Heading9">
    <w:name w:val="heading 9"/>
    <w:aliases w:val="Spare5"/>
    <w:basedOn w:val="Normal"/>
    <w:next w:val="Normal"/>
    <w:link w:val="Heading9Char1"/>
    <w:qFormat/>
    <w:rsid w:val="00C26F14"/>
    <w:pPr>
      <w:numPr>
        <w:ilvl w:val="8"/>
        <w:numId w:val="6"/>
      </w:numPr>
      <w:spacing w:before="240" w:after="60"/>
      <w:outlineLvl w:val="8"/>
    </w:pPr>
    <w:rPr>
      <w:rFonts w:cs="Arial"/>
      <w:sz w:val="22"/>
    </w:rPr>
  </w:style>
  <w:style w:type="character" w:default="1" w:styleId="DefaultParagraphFont">
    <w:name w:val="Default Paragraph Font"/>
    <w:uiPriority w:val="1"/>
    <w:semiHidden/>
    <w:unhideWhenUsed/>
    <w:rsid w:val="002633B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633BF"/>
  </w:style>
  <w:style w:type="character" w:customStyle="1" w:styleId="Heading1Char1">
    <w:name w:val="Heading 1 Char1"/>
    <w:aliases w:val="h1 Char1,Para1 Char1,Top 1 Char1,ParaLevel1 Char1,Level 1 Para Char1,Level 1 Para1 Char1,Level 1 Para2 Char1,Level 1 Para3 Char1,Level 1 Para4 Char1,Level 1 Para11 Char1,Level 1 Para21 Char1,Level 1 Para31 Char1,Level 1 Para5 Char1"/>
    <w:locked/>
    <w:rsid w:val="00CA6125"/>
    <w:rPr>
      <w:rFonts w:ascii="Arial" w:hAnsi="Arial" w:cs="Arial"/>
      <w:b/>
      <w:bCs/>
      <w:kern w:val="32"/>
      <w:sz w:val="32"/>
      <w:szCs w:val="32"/>
    </w:rPr>
  </w:style>
  <w:style w:type="character" w:customStyle="1" w:styleId="Heading2Char">
    <w:name w:val="Heading 2 Char"/>
    <w:aliases w:val="h2 Char,Para2 Char,Head hdbk Char,Top 2 Char,H2 Char,h2 main heading Char,B Sub/Bold Char,B Sub/Bold1 Char,B Sub/Bold2 Char,B Sub/Bold11 Char,h2 main heading1 Char,h2 main heading2 Char,B Sub/Bold3 Char,B Sub/Bold12 Char,B Sub/Bold4 Char"/>
    <w:link w:val="Heading2"/>
    <w:locked/>
    <w:rsid w:val="002633BF"/>
    <w:rPr>
      <w:rFonts w:ascii="Cambria" w:hAnsi="Cambria"/>
      <w:b/>
      <w:bCs/>
      <w:color w:val="4F81BD"/>
      <w:sz w:val="26"/>
      <w:szCs w:val="26"/>
    </w:rPr>
  </w:style>
  <w:style w:type="character" w:customStyle="1" w:styleId="Heading3Char1">
    <w:name w:val="Heading 3 Char1"/>
    <w:aliases w:val="Para3 Char1,head3hdbk Char1,H3 Char1,C Sub-Sub/Italic Char1,h3 sub heading Char1,Head 3 Char1,Head 31 Char1,Head 32 Char1,C Sub-Sub/Italic1 Char1,3 Char1,Sub2Para Char1,(1) Char1,Major Sections Char1,subsub Char1,Para 3 Char1,h3 Char1"/>
    <w:locked/>
    <w:rsid w:val="00CA6125"/>
    <w:rPr>
      <w:b/>
      <w:bCs/>
      <w:szCs w:val="24"/>
    </w:rPr>
  </w:style>
  <w:style w:type="character" w:customStyle="1" w:styleId="Heading4Char1">
    <w:name w:val="Heading 4 Char1"/>
    <w:aliases w:val="Para4 Char1,headhbk Char1,(a) Char1,h4 Char1"/>
    <w:locked/>
    <w:rsid w:val="00CA6125"/>
    <w:rPr>
      <w:b/>
      <w:bCs/>
      <w:iCs/>
      <w:szCs w:val="24"/>
    </w:rPr>
  </w:style>
  <w:style w:type="character" w:customStyle="1" w:styleId="Heading5Char1">
    <w:name w:val="Heading 5 Char1"/>
    <w:aliases w:val="Para5 Char1,i. Char1,H Char1,subsubpara Char1,1.1.1.1.1 Char1"/>
    <w:link w:val="Heading5"/>
    <w:locked/>
    <w:rsid w:val="00CA6125"/>
    <w:rPr>
      <w:rFonts w:ascii="Arial" w:hAnsi="Arial"/>
      <w:b/>
      <w:bCs/>
      <w:iCs/>
      <w:szCs w:val="26"/>
    </w:rPr>
  </w:style>
  <w:style w:type="character" w:customStyle="1" w:styleId="Heading6Char1">
    <w:name w:val="Heading 6 Char1"/>
    <w:aliases w:val="sub-dash Char1,sd Char1,5 Char1,Spare2 Char1"/>
    <w:link w:val="Heading6"/>
    <w:locked/>
    <w:rsid w:val="00CA6125"/>
    <w:rPr>
      <w:b/>
      <w:bCs/>
      <w:sz w:val="22"/>
      <w:szCs w:val="24"/>
    </w:rPr>
  </w:style>
  <w:style w:type="character" w:customStyle="1" w:styleId="Heading7Char1">
    <w:name w:val="Heading 7 Char1"/>
    <w:aliases w:val="Spare3 Char,h7 Char,H7 Char,Legal Level 1.1. Char,7 Char,Heading 7 Char Char,Response Alpha Char,Response Numeral Char,Heading 7 Char1 Char1 Char,Heading 7 Char Char Char1 Char,Heading 7 Char1 Char1 Char Char Char1 Char"/>
    <w:link w:val="Heading7"/>
    <w:locked/>
    <w:rsid w:val="00CA6125"/>
    <w:rPr>
      <w:sz w:val="24"/>
      <w:szCs w:val="24"/>
    </w:rPr>
  </w:style>
  <w:style w:type="character" w:customStyle="1" w:styleId="Heading8Char1">
    <w:name w:val="Heading 8 Char1"/>
    <w:aliases w:val="Spare4 Char1"/>
    <w:link w:val="Heading8"/>
    <w:locked/>
    <w:rsid w:val="00CA6125"/>
    <w:rPr>
      <w:i/>
      <w:iCs/>
      <w:sz w:val="24"/>
      <w:szCs w:val="24"/>
    </w:rPr>
  </w:style>
  <w:style w:type="character" w:customStyle="1" w:styleId="Heading9Char1">
    <w:name w:val="Heading 9 Char1"/>
    <w:aliases w:val="Spare5 Char1"/>
    <w:link w:val="Heading9"/>
    <w:locked/>
    <w:rsid w:val="00CA6125"/>
    <w:rPr>
      <w:rFonts w:ascii="Arial" w:hAnsi="Arial" w:cs="Arial"/>
      <w:sz w:val="22"/>
      <w:szCs w:val="24"/>
    </w:rPr>
  </w:style>
  <w:style w:type="character" w:customStyle="1" w:styleId="Heading1Char">
    <w:name w:val="Heading 1 Char"/>
    <w:aliases w:val="h1 Char,Para1 Char,Top 1 Char,ParaLevel1 Char,Level 1 Para Char,Level 1 Para1 Char,Level 1 Para2 Char,Level 1 Para3 Char,Level 1 Para4 Char,Level 1 Para11 Char,Level 1 Para21 Char,Level 1 Para31 Char,Level 1 Para5 Char,Level 1 Para12 Char"/>
    <w:link w:val="Heading1"/>
    <w:locked/>
    <w:rsid w:val="00066383"/>
    <w:rPr>
      <w:rFonts w:ascii="Arial" w:hAnsi="Arial" w:cs="Arial"/>
      <w:b/>
      <w:bCs/>
      <w:kern w:val="32"/>
      <w:sz w:val="32"/>
      <w:szCs w:val="32"/>
    </w:rPr>
  </w:style>
  <w:style w:type="character" w:customStyle="1" w:styleId="Heading3Char">
    <w:name w:val="Heading 3 Char"/>
    <w:aliases w:val="Para3 Char,head3hdbk Char,H3 Char,C Sub-Sub/Italic Char,h3 sub heading Char,Head 3 Char,Head 31 Char,Head 32 Char,C Sub-Sub/Italic1 Char,3 Char,Sub2Para Char,(1) Char,Major Sections Char,subsub Char,Para 3 Char,h3 Char"/>
    <w:link w:val="Heading3"/>
    <w:uiPriority w:val="9"/>
    <w:locked/>
    <w:rsid w:val="00066383"/>
    <w:rPr>
      <w:rFonts w:ascii="Arial" w:hAnsi="Arial"/>
      <w:b/>
      <w:bCs/>
      <w:i/>
      <w:color w:val="CF4520"/>
      <w:sz w:val="24"/>
      <w:szCs w:val="24"/>
    </w:rPr>
  </w:style>
  <w:style w:type="character" w:customStyle="1" w:styleId="Heading4Char">
    <w:name w:val="Heading 4 Char"/>
    <w:aliases w:val="Para4 Char,headhbk Char,(a) Char,h4 Char"/>
    <w:link w:val="Heading4"/>
    <w:uiPriority w:val="9"/>
    <w:locked/>
    <w:rsid w:val="00066383"/>
    <w:rPr>
      <w:rFonts w:ascii="Arial" w:hAnsi="Arial"/>
      <w:b/>
      <w:bCs/>
      <w:i/>
      <w:iCs/>
      <w:szCs w:val="24"/>
    </w:rPr>
  </w:style>
  <w:style w:type="character" w:customStyle="1" w:styleId="Heading5Char">
    <w:name w:val="Heading 5 Char"/>
    <w:aliases w:val="Para5 Char,i. Char,H Char,subsubpara Char,1.1.1.1.1 Char"/>
    <w:semiHidden/>
    <w:locked/>
    <w:rsid w:val="00CA6125"/>
    <w:rPr>
      <w:rFonts w:ascii="Calibri" w:hAnsi="Calibri" w:cs="Times New Roman"/>
      <w:b/>
      <w:i/>
      <w:sz w:val="26"/>
      <w:lang w:val="x-none" w:eastAsia="en-US"/>
    </w:rPr>
  </w:style>
  <w:style w:type="character" w:customStyle="1" w:styleId="Heading6Char">
    <w:name w:val="Heading 6 Char"/>
    <w:aliases w:val="sub-dash Char,sd Char,5 Char,Spare2 Char"/>
    <w:semiHidden/>
    <w:locked/>
    <w:rsid w:val="00CA6125"/>
    <w:rPr>
      <w:rFonts w:ascii="Calibri" w:hAnsi="Calibri" w:cs="Times New Roman"/>
      <w:b/>
      <w:sz w:val="22"/>
      <w:lang w:val="x-none" w:eastAsia="en-US"/>
    </w:rPr>
  </w:style>
  <w:style w:type="character" w:customStyle="1" w:styleId="Heading8Char">
    <w:name w:val="Heading 8 Char"/>
    <w:aliases w:val="Spare4 Char"/>
    <w:semiHidden/>
    <w:locked/>
    <w:rsid w:val="00CA6125"/>
    <w:rPr>
      <w:rFonts w:ascii="Calibri" w:hAnsi="Calibri" w:cs="Times New Roman"/>
      <w:i/>
      <w:sz w:val="24"/>
      <w:lang w:val="x-none" w:eastAsia="en-US"/>
    </w:rPr>
  </w:style>
  <w:style w:type="character" w:customStyle="1" w:styleId="Heading9Char">
    <w:name w:val="Heading 9 Char"/>
    <w:aliases w:val="Spare5 Char"/>
    <w:semiHidden/>
    <w:locked/>
    <w:rsid w:val="00CA6125"/>
    <w:rPr>
      <w:rFonts w:ascii="Cambria" w:hAnsi="Cambria" w:cs="Times New Roman"/>
      <w:sz w:val="22"/>
      <w:lang w:val="x-none" w:eastAsia="en-US"/>
    </w:rPr>
  </w:style>
  <w:style w:type="paragraph" w:styleId="BodyText">
    <w:name w:val="Body Text"/>
    <w:basedOn w:val="Normal"/>
    <w:link w:val="BodyTextChar1"/>
    <w:rsid w:val="00ED38ED"/>
  </w:style>
  <w:style w:type="character" w:customStyle="1" w:styleId="BodyTextChar1">
    <w:name w:val="Body Text Char1"/>
    <w:link w:val="BodyText"/>
    <w:locked/>
    <w:rsid w:val="00CA6125"/>
    <w:rPr>
      <w:rFonts w:ascii="Arial" w:eastAsia="Calibri" w:hAnsi="Arial"/>
      <w:szCs w:val="22"/>
      <w:lang w:val="en-AU" w:eastAsia="en-US" w:bidi="ar-SA"/>
    </w:rPr>
  </w:style>
  <w:style w:type="character" w:customStyle="1" w:styleId="BodyTextChar">
    <w:name w:val="Body Text Char"/>
    <w:semiHidden/>
    <w:locked/>
    <w:rsid w:val="00CA6125"/>
    <w:rPr>
      <w:rFonts w:ascii="Arial" w:hAnsi="Arial" w:cs="Times New Roman"/>
      <w:sz w:val="22"/>
      <w:lang w:val="x-none" w:eastAsia="en-US"/>
    </w:rPr>
  </w:style>
  <w:style w:type="paragraph" w:customStyle="1" w:styleId="Figure">
    <w:name w:val="Figure"/>
    <w:basedOn w:val="Normal"/>
    <w:semiHidden/>
    <w:rsid w:val="001260E7"/>
    <w:rPr>
      <w:sz w:val="28"/>
    </w:rPr>
  </w:style>
  <w:style w:type="paragraph" w:customStyle="1" w:styleId="Unpara1">
    <w:name w:val="Unpara1"/>
    <w:basedOn w:val="Normal"/>
    <w:semiHidden/>
    <w:rsid w:val="001260E7"/>
    <w:rPr>
      <w:sz w:val="24"/>
    </w:rPr>
  </w:style>
  <w:style w:type="character" w:styleId="CommentReference">
    <w:name w:val="annotation reference"/>
    <w:semiHidden/>
    <w:rsid w:val="00CA6125"/>
    <w:rPr>
      <w:rFonts w:cs="Times New Roman"/>
      <w:sz w:val="16"/>
    </w:rPr>
  </w:style>
  <w:style w:type="paragraph" w:styleId="CommentText">
    <w:name w:val="annotation text"/>
    <w:basedOn w:val="Normal"/>
    <w:link w:val="CommentTextChar1"/>
    <w:semiHidden/>
    <w:rsid w:val="00C26F14"/>
    <w:rPr>
      <w:sz w:val="22"/>
      <w:szCs w:val="20"/>
    </w:rPr>
  </w:style>
  <w:style w:type="character" w:customStyle="1" w:styleId="CommentTextChar1">
    <w:name w:val="Comment Text Char1"/>
    <w:link w:val="CommentText"/>
    <w:semiHidden/>
    <w:locked/>
    <w:rsid w:val="00CA6125"/>
    <w:rPr>
      <w:rFonts w:ascii="Arial" w:hAnsi="Arial"/>
      <w:sz w:val="22"/>
    </w:rPr>
  </w:style>
  <w:style w:type="character" w:customStyle="1" w:styleId="CommentTextChar">
    <w:name w:val="Comment Text Char"/>
    <w:semiHidden/>
    <w:locked/>
    <w:rsid w:val="00CA6125"/>
    <w:rPr>
      <w:rFonts w:ascii="Arial" w:hAnsi="Arial" w:cs="Times New Roman"/>
      <w:lang w:val="x-none" w:eastAsia="en-US"/>
    </w:rPr>
  </w:style>
  <w:style w:type="character" w:styleId="PageNumber">
    <w:name w:val="page number"/>
    <w:rsid w:val="00CA6125"/>
    <w:rPr>
      <w:rFonts w:cs="Times New Roman"/>
    </w:rPr>
  </w:style>
  <w:style w:type="paragraph" w:styleId="Header">
    <w:name w:val="header"/>
    <w:basedOn w:val="Normal"/>
    <w:link w:val="HeaderChar1"/>
    <w:semiHidden/>
    <w:rsid w:val="00C26F14"/>
    <w:pPr>
      <w:tabs>
        <w:tab w:val="center" w:pos="4153"/>
        <w:tab w:val="right" w:pos="8306"/>
      </w:tabs>
    </w:pPr>
    <w:rPr>
      <w:sz w:val="22"/>
      <w:szCs w:val="20"/>
    </w:rPr>
  </w:style>
  <w:style w:type="character" w:customStyle="1" w:styleId="HeaderChar1">
    <w:name w:val="Header Char1"/>
    <w:link w:val="Header"/>
    <w:semiHidden/>
    <w:locked/>
    <w:rsid w:val="00CA6125"/>
    <w:rPr>
      <w:rFonts w:ascii="Arial" w:hAnsi="Arial"/>
      <w:sz w:val="22"/>
    </w:rPr>
  </w:style>
  <w:style w:type="character" w:customStyle="1" w:styleId="HeaderChar">
    <w:name w:val="Header Char"/>
    <w:semiHidden/>
    <w:locked/>
    <w:rsid w:val="00CA6125"/>
    <w:rPr>
      <w:rFonts w:ascii="Arial" w:hAnsi="Arial" w:cs="Times New Roman"/>
      <w:sz w:val="22"/>
      <w:lang w:val="x-none" w:eastAsia="en-US"/>
    </w:rPr>
  </w:style>
  <w:style w:type="paragraph" w:styleId="Footer">
    <w:name w:val="footer"/>
    <w:basedOn w:val="Normal"/>
    <w:link w:val="FooterChar1"/>
    <w:semiHidden/>
    <w:rsid w:val="00C26F14"/>
    <w:pPr>
      <w:tabs>
        <w:tab w:val="center" w:pos="4153"/>
        <w:tab w:val="right" w:pos="8306"/>
      </w:tabs>
    </w:pPr>
    <w:rPr>
      <w:sz w:val="22"/>
      <w:szCs w:val="20"/>
    </w:rPr>
  </w:style>
  <w:style w:type="character" w:customStyle="1" w:styleId="FooterChar1">
    <w:name w:val="Footer Char1"/>
    <w:link w:val="Footer"/>
    <w:semiHidden/>
    <w:locked/>
    <w:rsid w:val="00CA6125"/>
    <w:rPr>
      <w:rFonts w:ascii="Arial" w:hAnsi="Arial"/>
      <w:sz w:val="22"/>
    </w:rPr>
  </w:style>
  <w:style w:type="character" w:customStyle="1" w:styleId="FooterChar">
    <w:name w:val="Footer Char"/>
    <w:semiHidden/>
    <w:locked/>
    <w:rsid w:val="00CA6125"/>
    <w:rPr>
      <w:rFonts w:ascii="Arial" w:hAnsi="Arial" w:cs="Times New Roman"/>
      <w:sz w:val="22"/>
      <w:lang w:val="x-none" w:eastAsia="en-US"/>
    </w:rPr>
  </w:style>
  <w:style w:type="paragraph" w:customStyle="1" w:styleId="ListType1">
    <w:name w:val="List Type 1"/>
    <w:basedOn w:val="Normal"/>
    <w:semiHidden/>
    <w:rsid w:val="001260E7"/>
    <w:pPr>
      <w:ind w:left="1854" w:right="1008" w:hanging="720"/>
    </w:pPr>
    <w:rPr>
      <w:sz w:val="24"/>
    </w:rPr>
  </w:style>
  <w:style w:type="paragraph" w:customStyle="1" w:styleId="Tag">
    <w:name w:val="Tag"/>
    <w:basedOn w:val="Normal"/>
    <w:semiHidden/>
    <w:rsid w:val="001260E7"/>
    <w:pPr>
      <w:keepNext/>
    </w:pPr>
  </w:style>
  <w:style w:type="paragraph" w:customStyle="1" w:styleId="AnnexList">
    <w:name w:val="AnnexList"/>
    <w:basedOn w:val="Normal"/>
    <w:semiHidden/>
    <w:rsid w:val="001260E7"/>
    <w:pPr>
      <w:ind w:left="641" w:hanging="641"/>
    </w:pPr>
  </w:style>
  <w:style w:type="character" w:styleId="Hyperlink">
    <w:name w:val="Hyperlink"/>
    <w:uiPriority w:val="99"/>
    <w:unhideWhenUsed/>
    <w:rsid w:val="002633BF"/>
    <w:rPr>
      <w:color w:val="0000FF"/>
      <w:u w:val="single"/>
    </w:rPr>
  </w:style>
  <w:style w:type="paragraph" w:styleId="BodyTextIndent2">
    <w:name w:val="Body Text Indent 2"/>
    <w:basedOn w:val="Normal"/>
    <w:link w:val="BodyTextIndent2Char"/>
    <w:semiHidden/>
    <w:rsid w:val="001260E7"/>
    <w:pPr>
      <w:ind w:left="1440"/>
    </w:pPr>
    <w:rPr>
      <w:sz w:val="24"/>
    </w:rPr>
  </w:style>
  <w:style w:type="character" w:customStyle="1" w:styleId="BodyTextIndent2Char">
    <w:name w:val="Body Text Indent 2 Char"/>
    <w:link w:val="BodyTextIndent2"/>
    <w:semiHidden/>
    <w:locked/>
    <w:rPr>
      <w:rFonts w:ascii="Arial" w:hAnsi="Arial" w:cs="Times New Roman"/>
      <w:sz w:val="20"/>
      <w:lang w:val="x-none" w:eastAsia="en-US"/>
    </w:rPr>
  </w:style>
  <w:style w:type="character" w:styleId="FollowedHyperlink">
    <w:name w:val="FollowedHyperlink"/>
    <w:semiHidden/>
    <w:rsid w:val="00CA6125"/>
    <w:rPr>
      <w:rFonts w:cs="Times New Roman"/>
      <w:color w:val="800080"/>
      <w:u w:val="single"/>
    </w:rPr>
  </w:style>
  <w:style w:type="paragraph" w:styleId="BlockText">
    <w:name w:val="Block Text"/>
    <w:basedOn w:val="Normal"/>
    <w:semiHidden/>
    <w:rsid w:val="001260E7"/>
    <w:pPr>
      <w:spacing w:after="240"/>
      <w:ind w:left="2127" w:right="238" w:hanging="2127"/>
    </w:pPr>
    <w:rPr>
      <w:sz w:val="24"/>
    </w:rPr>
  </w:style>
  <w:style w:type="paragraph" w:customStyle="1" w:styleId="BodyText21">
    <w:name w:val="Body Text 21"/>
    <w:basedOn w:val="Normal"/>
    <w:semiHidden/>
    <w:rsid w:val="001260E7"/>
    <w:pPr>
      <w:keepNext/>
      <w:spacing w:after="240"/>
      <w:ind w:right="522"/>
    </w:pPr>
    <w:rPr>
      <w:sz w:val="24"/>
    </w:rPr>
  </w:style>
  <w:style w:type="paragraph" w:styleId="BodyText3">
    <w:name w:val="Body Text 3"/>
    <w:basedOn w:val="Normal"/>
    <w:link w:val="BodyText3Char"/>
    <w:semiHidden/>
    <w:rsid w:val="001260E7"/>
    <w:pPr>
      <w:spacing w:after="240"/>
    </w:pPr>
  </w:style>
  <w:style w:type="character" w:customStyle="1" w:styleId="BodyText3Char">
    <w:name w:val="Body Text 3 Char"/>
    <w:link w:val="BodyText3"/>
    <w:semiHidden/>
    <w:locked/>
    <w:rPr>
      <w:rFonts w:ascii="Arial" w:hAnsi="Arial" w:cs="Times New Roman"/>
      <w:sz w:val="16"/>
      <w:szCs w:val="16"/>
      <w:lang w:val="x-none" w:eastAsia="en-US"/>
    </w:rPr>
  </w:style>
  <w:style w:type="paragraph" w:styleId="BodyText2">
    <w:name w:val="Body Text 2"/>
    <w:basedOn w:val="Normal"/>
    <w:link w:val="BodyText2Char"/>
    <w:semiHidden/>
    <w:rsid w:val="009244CF"/>
    <w:pPr>
      <w:ind w:left="720" w:hanging="720"/>
    </w:pPr>
    <w:rPr>
      <w:b/>
      <w:sz w:val="24"/>
    </w:rPr>
  </w:style>
  <w:style w:type="character" w:customStyle="1" w:styleId="BodyText2Char">
    <w:name w:val="Body Text 2 Char"/>
    <w:link w:val="BodyText2"/>
    <w:semiHidden/>
    <w:locked/>
    <w:rPr>
      <w:rFonts w:ascii="Arial" w:hAnsi="Arial" w:cs="Times New Roman"/>
      <w:sz w:val="20"/>
      <w:lang w:val="x-none" w:eastAsia="en-US"/>
    </w:rPr>
  </w:style>
  <w:style w:type="paragraph" w:styleId="DocumentMap">
    <w:name w:val="Document Map"/>
    <w:basedOn w:val="Normal"/>
    <w:link w:val="DocumentMapChar"/>
    <w:semiHidden/>
    <w:rsid w:val="001260E7"/>
    <w:pPr>
      <w:shd w:val="clear" w:color="auto" w:fill="000080"/>
    </w:pPr>
    <w:rPr>
      <w:rFonts w:ascii="Tahoma" w:hAnsi="Tahoma"/>
    </w:rPr>
  </w:style>
  <w:style w:type="character" w:customStyle="1" w:styleId="DocumentMapChar">
    <w:name w:val="Document Map Char"/>
    <w:link w:val="DocumentMap"/>
    <w:semiHidden/>
    <w:locked/>
    <w:rPr>
      <w:rFonts w:cs="Times New Roman"/>
      <w:sz w:val="2"/>
      <w:lang w:val="x-none" w:eastAsia="en-US"/>
    </w:rPr>
  </w:style>
  <w:style w:type="paragraph" w:customStyle="1" w:styleId="Leg2Sec1">
    <w:name w:val="Leg2 Sec: 1."/>
    <w:basedOn w:val="Normal"/>
    <w:semiHidden/>
    <w:rsid w:val="00C26F14"/>
    <w:pPr>
      <w:spacing w:before="80" w:after="80" w:line="270" w:lineRule="atLeast"/>
      <w:ind w:left="1701" w:right="567" w:hanging="1134"/>
    </w:pPr>
    <w:rPr>
      <w:rFonts w:ascii="Times" w:hAnsi="Times"/>
      <w:color w:val="000000"/>
      <w:sz w:val="22"/>
    </w:rPr>
  </w:style>
  <w:style w:type="paragraph" w:customStyle="1" w:styleId="NormalBase">
    <w:name w:val="Normal Base"/>
    <w:semiHidden/>
    <w:rsid w:val="001260E7"/>
    <w:pPr>
      <w:tabs>
        <w:tab w:val="left" w:pos="567"/>
      </w:tabs>
      <w:spacing w:before="120" w:after="120" w:line="300" w:lineRule="atLeast"/>
      <w:jc w:val="both"/>
    </w:pPr>
    <w:rPr>
      <w:rFonts w:ascii="Times" w:hAnsi="Times"/>
      <w:sz w:val="24"/>
      <w:lang w:eastAsia="en-US"/>
    </w:rPr>
  </w:style>
  <w:style w:type="paragraph" w:customStyle="1" w:styleId="bullet20">
    <w:name w:val="bullet 2"/>
    <w:basedOn w:val="Normal"/>
    <w:semiHidden/>
    <w:rsid w:val="001260E7"/>
    <w:pPr>
      <w:tabs>
        <w:tab w:val="left" w:pos="717"/>
      </w:tabs>
      <w:spacing w:before="120" w:after="0"/>
      <w:ind w:left="717" w:hanging="360"/>
    </w:pPr>
    <w:rPr>
      <w:color w:val="000000"/>
      <w:sz w:val="26"/>
      <w:lang w:val="en-US"/>
    </w:rPr>
  </w:style>
  <w:style w:type="paragraph" w:styleId="ListBullet">
    <w:name w:val="List Bullet"/>
    <w:basedOn w:val="Normal"/>
    <w:semiHidden/>
    <w:rsid w:val="00C26F14"/>
    <w:pPr>
      <w:widowControl w:val="0"/>
      <w:spacing w:after="220"/>
    </w:pPr>
    <w:rPr>
      <w:rFonts w:ascii="Times New Roman" w:hAnsi="Times New Roman"/>
      <w:sz w:val="22"/>
    </w:rPr>
  </w:style>
  <w:style w:type="paragraph" w:styleId="FootnoteText">
    <w:name w:val="footnote text"/>
    <w:basedOn w:val="Normal"/>
    <w:link w:val="FootnoteTextChar"/>
    <w:semiHidden/>
    <w:rsid w:val="002633BF"/>
    <w:rPr>
      <w:szCs w:val="20"/>
    </w:rPr>
  </w:style>
  <w:style w:type="character" w:customStyle="1" w:styleId="FootnoteTextChar">
    <w:name w:val="Footnote Text Char"/>
    <w:link w:val="FootnoteText"/>
    <w:semiHidden/>
    <w:locked/>
    <w:rPr>
      <w:rFonts w:ascii="Arial" w:hAnsi="Arial"/>
    </w:rPr>
  </w:style>
  <w:style w:type="character" w:styleId="FootnoteReference">
    <w:name w:val="footnote reference"/>
    <w:semiHidden/>
    <w:rsid w:val="001260E7"/>
    <w:rPr>
      <w:rFonts w:cs="Times New Roman"/>
      <w:vertAlign w:val="superscript"/>
    </w:rPr>
  </w:style>
  <w:style w:type="paragraph" w:customStyle="1" w:styleId="Bullet">
    <w:name w:val="Bullet"/>
    <w:basedOn w:val="ListParagraph"/>
    <w:qFormat/>
    <w:rsid w:val="00066383"/>
    <w:pPr>
      <w:numPr>
        <w:numId w:val="31"/>
      </w:numPr>
      <w:tabs>
        <w:tab w:val="left" w:pos="567"/>
      </w:tabs>
      <w:jc w:val="left"/>
    </w:pPr>
  </w:style>
  <w:style w:type="paragraph" w:customStyle="1" w:styleId="ParagraphText">
    <w:name w:val="Paragraph Text"/>
    <w:semiHidden/>
    <w:rsid w:val="001260E7"/>
    <w:pPr>
      <w:widowControl w:val="0"/>
      <w:jc w:val="both"/>
    </w:pPr>
    <w:rPr>
      <w:rFonts w:ascii="Arial" w:hAnsi="Arial"/>
      <w:sz w:val="18"/>
      <w:lang w:eastAsia="en-US"/>
    </w:rPr>
  </w:style>
  <w:style w:type="paragraph" w:styleId="EndnoteText">
    <w:name w:val="endnote text"/>
    <w:basedOn w:val="Normal"/>
    <w:link w:val="EndnoteTextChar1"/>
    <w:semiHidden/>
    <w:rsid w:val="00ED38ED"/>
    <w:rPr>
      <w:szCs w:val="20"/>
    </w:rPr>
  </w:style>
  <w:style w:type="character" w:customStyle="1" w:styleId="EndnoteTextChar1">
    <w:name w:val="Endnote Text Char1"/>
    <w:link w:val="EndnoteText"/>
    <w:semiHidden/>
    <w:locked/>
    <w:rsid w:val="00CA6125"/>
    <w:rPr>
      <w:rFonts w:ascii="Arial" w:eastAsia="Calibri" w:hAnsi="Arial"/>
      <w:lang w:val="en-AU" w:eastAsia="en-US" w:bidi="ar-SA"/>
    </w:rPr>
  </w:style>
  <w:style w:type="character" w:customStyle="1" w:styleId="EndnoteTextChar">
    <w:name w:val="Endnote Text Char"/>
    <w:semiHidden/>
    <w:locked/>
    <w:rsid w:val="00CA6125"/>
    <w:rPr>
      <w:rFonts w:ascii="Arial" w:hAnsi="Arial" w:cs="Times New Roman"/>
      <w:lang w:val="x-none" w:eastAsia="en-US"/>
    </w:rPr>
  </w:style>
  <w:style w:type="character" w:styleId="EndnoteReference">
    <w:name w:val="endnote reference"/>
    <w:semiHidden/>
    <w:rsid w:val="001260E7"/>
    <w:rPr>
      <w:rFonts w:cs="Times New Roman"/>
      <w:vertAlign w:val="superscript"/>
    </w:rPr>
  </w:style>
  <w:style w:type="paragraph" w:styleId="ListNumber2">
    <w:name w:val="List Number 2"/>
    <w:basedOn w:val="Normal"/>
    <w:semiHidden/>
    <w:rsid w:val="001260E7"/>
    <w:pPr>
      <w:tabs>
        <w:tab w:val="left" w:pos="0"/>
        <w:tab w:val="left" w:pos="851"/>
        <w:tab w:val="left" w:pos="1701"/>
        <w:tab w:val="left" w:pos="2018"/>
        <w:tab w:val="left" w:pos="3027"/>
        <w:tab w:val="left" w:pos="4036"/>
        <w:tab w:val="left" w:pos="5046"/>
        <w:tab w:val="left" w:pos="6054"/>
        <w:tab w:val="left" w:pos="7063"/>
        <w:tab w:val="left" w:pos="8072"/>
        <w:tab w:val="left" w:pos="9081"/>
        <w:tab w:val="left" w:pos="10090"/>
        <w:tab w:val="left" w:pos="11100"/>
        <w:tab w:val="left" w:pos="12109"/>
        <w:tab w:val="left" w:pos="13118"/>
        <w:tab w:val="left" w:pos="14127"/>
        <w:tab w:val="left" w:pos="15136"/>
        <w:tab w:val="left" w:pos="16144"/>
        <w:tab w:val="left" w:pos="17154"/>
        <w:tab w:val="left" w:pos="18163"/>
      </w:tabs>
      <w:suppressAutoHyphens/>
      <w:spacing w:after="220"/>
      <w:ind w:left="1701" w:hanging="850"/>
    </w:pPr>
    <w:rPr>
      <w:rFonts w:ascii="CG Times" w:hAnsi="CG Times"/>
      <w:sz w:val="24"/>
    </w:rPr>
  </w:style>
  <w:style w:type="paragraph" w:styleId="BodyTextIndent3">
    <w:name w:val="Body Text Indent 3"/>
    <w:basedOn w:val="Normal"/>
    <w:link w:val="BodyTextIndent3Char"/>
    <w:semiHidden/>
    <w:rsid w:val="001260E7"/>
    <w:pPr>
      <w:spacing w:after="0"/>
      <w:ind w:left="1418" w:hanging="851"/>
    </w:pPr>
    <w:rPr>
      <w:rFonts w:ascii="Times New Roman" w:hAnsi="Times New Roman"/>
      <w:lang w:val="en-US"/>
    </w:rPr>
  </w:style>
  <w:style w:type="character" w:customStyle="1" w:styleId="BodyTextIndent3Char">
    <w:name w:val="Body Text Indent 3 Char"/>
    <w:link w:val="BodyTextIndent3"/>
    <w:semiHidden/>
    <w:locked/>
    <w:rPr>
      <w:rFonts w:ascii="Arial" w:hAnsi="Arial" w:cs="Times New Roman"/>
      <w:sz w:val="16"/>
      <w:szCs w:val="16"/>
      <w:lang w:val="x-none" w:eastAsia="en-US"/>
    </w:rPr>
  </w:style>
  <w:style w:type="paragraph" w:styleId="TOC1">
    <w:name w:val="toc 1"/>
    <w:next w:val="ASDEFCONNormal"/>
    <w:autoRedefine/>
    <w:uiPriority w:val="39"/>
    <w:rsid w:val="002633BF"/>
    <w:pPr>
      <w:tabs>
        <w:tab w:val="right" w:leader="dot" w:pos="9016"/>
      </w:tabs>
      <w:spacing w:before="120" w:after="60"/>
      <w:ind w:left="567" w:hanging="567"/>
    </w:pPr>
    <w:rPr>
      <w:rFonts w:ascii="Arial" w:hAnsi="Arial" w:cs="Arial"/>
      <w:b/>
      <w:noProof/>
      <w:szCs w:val="24"/>
    </w:rPr>
  </w:style>
  <w:style w:type="paragraph" w:customStyle="1" w:styleId="ASDEFCONNormal">
    <w:name w:val="ASDEFCON Normal"/>
    <w:link w:val="ASDEFCONNormalChar"/>
    <w:rsid w:val="002633BF"/>
    <w:pPr>
      <w:spacing w:after="120"/>
      <w:jc w:val="both"/>
    </w:pPr>
    <w:rPr>
      <w:rFonts w:ascii="Arial" w:hAnsi="Arial"/>
      <w:color w:val="000000"/>
      <w:szCs w:val="40"/>
    </w:rPr>
  </w:style>
  <w:style w:type="character" w:customStyle="1" w:styleId="ASDEFCONNormalChar">
    <w:name w:val="ASDEFCON Normal Char"/>
    <w:link w:val="ASDEFCONNormal"/>
    <w:rsid w:val="002633BF"/>
    <w:rPr>
      <w:rFonts w:ascii="Arial" w:hAnsi="Arial"/>
      <w:color w:val="000000"/>
      <w:szCs w:val="40"/>
    </w:rPr>
  </w:style>
  <w:style w:type="paragraph" w:styleId="TOC2">
    <w:name w:val="toc 2"/>
    <w:next w:val="ASDEFCONNormal"/>
    <w:autoRedefine/>
    <w:uiPriority w:val="39"/>
    <w:rsid w:val="002633BF"/>
    <w:pPr>
      <w:spacing w:after="60"/>
      <w:ind w:left="1417" w:hanging="850"/>
    </w:pPr>
    <w:rPr>
      <w:rFonts w:ascii="Arial" w:hAnsi="Arial" w:cs="Arial"/>
      <w:szCs w:val="24"/>
    </w:rPr>
  </w:style>
  <w:style w:type="paragraph" w:styleId="TOC3">
    <w:name w:val="toc 3"/>
    <w:basedOn w:val="Normal"/>
    <w:next w:val="Normal"/>
    <w:autoRedefine/>
    <w:rsid w:val="002633BF"/>
    <w:pPr>
      <w:spacing w:after="100"/>
      <w:ind w:left="400"/>
    </w:pPr>
  </w:style>
  <w:style w:type="paragraph" w:styleId="TOC4">
    <w:name w:val="toc 4"/>
    <w:basedOn w:val="Normal"/>
    <w:next w:val="Normal"/>
    <w:autoRedefine/>
    <w:rsid w:val="002633BF"/>
    <w:pPr>
      <w:spacing w:after="100"/>
      <w:ind w:left="600"/>
    </w:pPr>
  </w:style>
  <w:style w:type="paragraph" w:styleId="TOC5">
    <w:name w:val="toc 5"/>
    <w:basedOn w:val="Normal"/>
    <w:next w:val="Normal"/>
    <w:autoRedefine/>
    <w:rsid w:val="002633BF"/>
    <w:pPr>
      <w:spacing w:after="100"/>
      <w:ind w:left="800"/>
    </w:pPr>
  </w:style>
  <w:style w:type="paragraph" w:styleId="TOC6">
    <w:name w:val="toc 6"/>
    <w:basedOn w:val="Normal"/>
    <w:next w:val="Normal"/>
    <w:autoRedefine/>
    <w:rsid w:val="002633BF"/>
    <w:pPr>
      <w:spacing w:after="100"/>
      <w:ind w:left="1000"/>
    </w:pPr>
  </w:style>
  <w:style w:type="paragraph" w:styleId="TOC7">
    <w:name w:val="toc 7"/>
    <w:basedOn w:val="Normal"/>
    <w:next w:val="Normal"/>
    <w:autoRedefine/>
    <w:rsid w:val="002633BF"/>
    <w:pPr>
      <w:spacing w:after="100"/>
      <w:ind w:left="1200"/>
    </w:pPr>
  </w:style>
  <w:style w:type="paragraph" w:styleId="TOC8">
    <w:name w:val="toc 8"/>
    <w:basedOn w:val="Normal"/>
    <w:next w:val="Normal"/>
    <w:autoRedefine/>
    <w:rsid w:val="002633BF"/>
    <w:pPr>
      <w:spacing w:after="100"/>
      <w:ind w:left="1400"/>
    </w:pPr>
  </w:style>
  <w:style w:type="paragraph" w:styleId="TOC9">
    <w:name w:val="toc 9"/>
    <w:basedOn w:val="Normal"/>
    <w:next w:val="Normal"/>
    <w:autoRedefine/>
    <w:rsid w:val="002633BF"/>
    <w:pPr>
      <w:spacing w:after="100"/>
      <w:ind w:left="1600"/>
    </w:pPr>
  </w:style>
  <w:style w:type="paragraph" w:customStyle="1" w:styleId="Indent2">
    <w:name w:val="Indent 2"/>
    <w:basedOn w:val="Heading2"/>
    <w:semiHidden/>
    <w:rsid w:val="009244CF"/>
    <w:pPr>
      <w:tabs>
        <w:tab w:val="left" w:pos="360"/>
      </w:tabs>
      <w:ind w:left="737"/>
      <w:outlineLvl w:val="9"/>
    </w:pPr>
  </w:style>
  <w:style w:type="paragraph" w:styleId="BodyTextIndent">
    <w:name w:val="Body Text Indent"/>
    <w:basedOn w:val="Normal"/>
    <w:link w:val="BodyTextIndentChar"/>
    <w:semiHidden/>
    <w:rsid w:val="001260E7"/>
    <w:pPr>
      <w:ind w:left="851"/>
    </w:pPr>
    <w:rPr>
      <w:b/>
    </w:rPr>
  </w:style>
  <w:style w:type="character" w:customStyle="1" w:styleId="BodyTextIndentChar">
    <w:name w:val="Body Text Indent Char"/>
    <w:link w:val="BodyTextIndent"/>
    <w:semiHidden/>
    <w:locked/>
    <w:rPr>
      <w:rFonts w:ascii="Arial" w:hAnsi="Arial" w:cs="Times New Roman"/>
      <w:sz w:val="20"/>
      <w:lang w:val="x-none" w:eastAsia="en-US"/>
    </w:rPr>
  </w:style>
  <w:style w:type="paragraph" w:customStyle="1" w:styleId="spara">
    <w:name w:val="spara"/>
    <w:next w:val="Normal"/>
    <w:semiHidden/>
    <w:rsid w:val="001260E7"/>
    <w:pPr>
      <w:numPr>
        <w:ilvl w:val="2"/>
        <w:numId w:val="1"/>
      </w:numPr>
      <w:spacing w:after="120"/>
    </w:pPr>
    <w:rPr>
      <w:rFonts w:ascii="Arial" w:hAnsi="Arial"/>
      <w:noProof/>
      <w:lang w:eastAsia="en-US"/>
    </w:rPr>
  </w:style>
  <w:style w:type="paragraph" w:customStyle="1" w:styleId="Note">
    <w:name w:val="Note"/>
    <w:basedOn w:val="PlainText"/>
    <w:semiHidden/>
    <w:rsid w:val="001260E7"/>
    <w:pPr>
      <w:keepNext/>
      <w:tabs>
        <w:tab w:val="left" w:pos="851"/>
      </w:tabs>
    </w:pPr>
    <w:rPr>
      <w:rFonts w:ascii="Arial" w:hAnsi="Arial"/>
      <w:b/>
      <w:i/>
    </w:rPr>
  </w:style>
  <w:style w:type="paragraph" w:styleId="PlainText">
    <w:name w:val="Plain Text"/>
    <w:basedOn w:val="Normal"/>
    <w:link w:val="PlainTextChar"/>
    <w:semiHidden/>
    <w:rsid w:val="001260E7"/>
    <w:rPr>
      <w:rFonts w:ascii="Courier New" w:hAnsi="Courier New"/>
    </w:rPr>
  </w:style>
  <w:style w:type="character" w:customStyle="1" w:styleId="PlainTextChar">
    <w:name w:val="Plain Text Char"/>
    <w:link w:val="PlainText"/>
    <w:semiHidden/>
    <w:locked/>
    <w:rPr>
      <w:rFonts w:ascii="Courier New" w:hAnsi="Courier New" w:cs="Courier New"/>
      <w:sz w:val="20"/>
      <w:szCs w:val="20"/>
      <w:lang w:val="x-none" w:eastAsia="en-US"/>
    </w:rPr>
  </w:style>
  <w:style w:type="paragraph" w:customStyle="1" w:styleId="TextLevel2">
    <w:name w:val="Text Level 2"/>
    <w:basedOn w:val="Normal"/>
    <w:semiHidden/>
    <w:rsid w:val="001260E7"/>
    <w:pPr>
      <w:numPr>
        <w:ilvl w:val="1"/>
        <w:numId w:val="3"/>
      </w:numPr>
    </w:pPr>
    <w:rPr>
      <w:lang w:val="en-US"/>
    </w:rPr>
  </w:style>
  <w:style w:type="paragraph" w:customStyle="1" w:styleId="NotetoDrafters">
    <w:name w:val="Note to Drafters"/>
    <w:basedOn w:val="Normal"/>
    <w:next w:val="Normal"/>
    <w:semiHidden/>
    <w:rsid w:val="001260E7"/>
    <w:pPr>
      <w:shd w:val="clear" w:color="auto" w:fill="000000"/>
      <w:spacing w:after="0"/>
    </w:pPr>
    <w:rPr>
      <w:b/>
      <w:i/>
    </w:rPr>
  </w:style>
  <w:style w:type="paragraph" w:customStyle="1" w:styleId="Notetotenderers">
    <w:name w:val="Note to tenderers"/>
    <w:basedOn w:val="Normal"/>
    <w:next w:val="Normal"/>
    <w:semiHidden/>
    <w:rsid w:val="001260E7"/>
    <w:pPr>
      <w:shd w:val="pct20" w:color="auto" w:fill="FFFFFF"/>
      <w:spacing w:after="0"/>
    </w:pPr>
    <w:rPr>
      <w:b/>
      <w:i/>
      <w:lang w:val="en-US"/>
    </w:rPr>
  </w:style>
  <w:style w:type="paragraph" w:customStyle="1" w:styleId="Notetodrafters0">
    <w:name w:val="Note to drafters"/>
    <w:basedOn w:val="Normal"/>
    <w:semiHidden/>
    <w:rsid w:val="001260E7"/>
    <w:pPr>
      <w:shd w:val="clear" w:color="auto" w:fill="000000"/>
    </w:pPr>
    <w:rPr>
      <w:b/>
      <w:i/>
      <w:lang w:val="en-US"/>
    </w:rPr>
  </w:style>
  <w:style w:type="paragraph" w:customStyle="1" w:styleId="Option">
    <w:name w:val="Option"/>
    <w:basedOn w:val="Normal"/>
    <w:next w:val="Normal"/>
    <w:semiHidden/>
    <w:rsid w:val="001260E7"/>
    <w:pPr>
      <w:spacing w:before="120"/>
    </w:pPr>
    <w:rPr>
      <w:b/>
      <w:i/>
    </w:rPr>
  </w:style>
  <w:style w:type="paragraph" w:customStyle="1" w:styleId="NotetoTenderers0">
    <w:name w:val="Note to Tenderers"/>
    <w:basedOn w:val="Normal"/>
    <w:next w:val="Normal"/>
    <w:rsid w:val="00CA6125"/>
    <w:pPr>
      <w:shd w:val="pct15" w:color="auto" w:fill="FFFFFF"/>
      <w:spacing w:before="120"/>
    </w:pPr>
    <w:rPr>
      <w:b/>
      <w:i/>
    </w:rPr>
  </w:style>
  <w:style w:type="paragraph" w:customStyle="1" w:styleId="AttachmentHeading">
    <w:name w:val="Attachment Heading"/>
    <w:basedOn w:val="Normal"/>
    <w:semiHidden/>
    <w:rsid w:val="001260E7"/>
    <w:pPr>
      <w:spacing w:after="0"/>
      <w:jc w:val="center"/>
    </w:pPr>
    <w:rPr>
      <w:b/>
      <w:caps/>
      <w:lang w:val="en-US"/>
    </w:rPr>
  </w:style>
  <w:style w:type="paragraph" w:customStyle="1" w:styleId="FigureCaption">
    <w:name w:val="Figure Caption"/>
    <w:basedOn w:val="Normal"/>
    <w:semiHidden/>
    <w:rsid w:val="001260E7"/>
    <w:pPr>
      <w:spacing w:after="0"/>
      <w:jc w:val="center"/>
    </w:pPr>
    <w:rPr>
      <w:rFonts w:ascii="Times New Roman" w:hAnsi="Times New Roman"/>
      <w:b/>
      <w:lang w:val="en-US"/>
    </w:rPr>
  </w:style>
  <w:style w:type="paragraph" w:customStyle="1" w:styleId="sspara">
    <w:name w:val="sspara"/>
    <w:next w:val="Normal"/>
    <w:semiHidden/>
    <w:rsid w:val="001260E7"/>
    <w:pPr>
      <w:tabs>
        <w:tab w:val="num" w:pos="864"/>
      </w:tabs>
      <w:spacing w:after="120"/>
      <w:ind w:left="864" w:hanging="864"/>
    </w:pPr>
    <w:rPr>
      <w:rFonts w:ascii="Arial" w:hAnsi="Arial"/>
      <w:noProof/>
      <w:lang w:eastAsia="en-US"/>
    </w:rPr>
  </w:style>
  <w:style w:type="paragraph" w:customStyle="1" w:styleId="TitleChapter">
    <w:name w:val="TitleChapter"/>
    <w:next w:val="TextLevel2"/>
    <w:semiHidden/>
    <w:rsid w:val="001260E7"/>
    <w:pPr>
      <w:spacing w:before="240" w:after="120"/>
      <w:jc w:val="center"/>
    </w:pPr>
    <w:rPr>
      <w:rFonts w:ascii="Arial" w:hAnsi="Arial"/>
      <w:b/>
      <w:caps/>
      <w:noProof/>
      <w:lang w:eastAsia="en-US"/>
    </w:rPr>
  </w:style>
  <w:style w:type="paragraph" w:customStyle="1" w:styleId="Attachments">
    <w:name w:val="Attachments"/>
    <w:next w:val="Normal"/>
    <w:semiHidden/>
    <w:rsid w:val="001260E7"/>
    <w:pPr>
      <w:numPr>
        <w:numId w:val="2"/>
      </w:numPr>
    </w:pPr>
    <w:rPr>
      <w:rFonts w:ascii="Arial" w:hAnsi="Arial"/>
      <w:noProof/>
      <w:lang w:eastAsia="en-US"/>
    </w:rPr>
  </w:style>
  <w:style w:type="table" w:styleId="TableGrid">
    <w:name w:val="Table Grid"/>
    <w:basedOn w:val="TableNormal"/>
    <w:uiPriority w:val="59"/>
    <w:rsid w:val="00ED38ED"/>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ing4"/>
    <w:rsid w:val="00C26F14"/>
    <w:rPr>
      <w:b w:val="0"/>
    </w:rPr>
  </w:style>
  <w:style w:type="paragraph" w:styleId="CommentSubject">
    <w:name w:val="annotation subject"/>
    <w:basedOn w:val="CommentText"/>
    <w:next w:val="CommentText"/>
    <w:link w:val="CommentSubjectChar1"/>
    <w:semiHidden/>
    <w:rsid w:val="00CA6125"/>
    <w:rPr>
      <w:b/>
    </w:rPr>
  </w:style>
  <w:style w:type="character" w:customStyle="1" w:styleId="CommentSubjectChar1">
    <w:name w:val="Comment Subject Char1"/>
    <w:link w:val="CommentSubject"/>
    <w:semiHidden/>
    <w:locked/>
    <w:rsid w:val="00CA6125"/>
    <w:rPr>
      <w:rFonts w:ascii="Arial" w:hAnsi="Arial"/>
      <w:b/>
      <w:sz w:val="22"/>
      <w:lang w:val="x-none" w:eastAsia="en-US"/>
    </w:rPr>
  </w:style>
  <w:style w:type="character" w:customStyle="1" w:styleId="CommentSubjectChar">
    <w:name w:val="Comment Subject Char"/>
    <w:semiHidden/>
    <w:locked/>
    <w:rsid w:val="00CA6125"/>
    <w:rPr>
      <w:rFonts w:ascii="Arial" w:hAnsi="Arial" w:cs="Times New Roman"/>
      <w:b/>
      <w:lang w:val="x-none" w:eastAsia="en-US"/>
    </w:rPr>
  </w:style>
  <w:style w:type="paragraph" w:styleId="BalloonText">
    <w:name w:val="Balloon Text"/>
    <w:basedOn w:val="Normal"/>
    <w:link w:val="BalloonTextChar"/>
    <w:autoRedefine/>
    <w:rsid w:val="00850B28"/>
    <w:rPr>
      <w:sz w:val="18"/>
      <w:szCs w:val="20"/>
    </w:rPr>
  </w:style>
  <w:style w:type="character" w:customStyle="1" w:styleId="BalloonTextChar1">
    <w:name w:val="Balloon Text Char1"/>
    <w:semiHidden/>
    <w:locked/>
    <w:rsid w:val="00CA6125"/>
    <w:rPr>
      <w:rFonts w:ascii="Tahoma" w:hAnsi="Tahoma"/>
      <w:sz w:val="16"/>
      <w:lang w:val="x-none" w:eastAsia="en-US"/>
    </w:rPr>
  </w:style>
  <w:style w:type="character" w:customStyle="1" w:styleId="BalloonTextChar">
    <w:name w:val="Balloon Text Char"/>
    <w:link w:val="BalloonText"/>
    <w:locked/>
    <w:rsid w:val="00850B28"/>
    <w:rPr>
      <w:rFonts w:ascii="Arial" w:hAnsi="Arial"/>
      <w:sz w:val="18"/>
    </w:rPr>
  </w:style>
  <w:style w:type="paragraph" w:styleId="Caption">
    <w:name w:val="caption"/>
    <w:basedOn w:val="Normal"/>
    <w:next w:val="Normal"/>
    <w:qFormat/>
    <w:rsid w:val="002633BF"/>
    <w:rPr>
      <w:b/>
      <w:bCs/>
      <w:szCs w:val="20"/>
    </w:rPr>
  </w:style>
  <w:style w:type="paragraph" w:customStyle="1" w:styleId="TextLevel3">
    <w:name w:val="Text Level 3"/>
    <w:next w:val="Normal"/>
    <w:link w:val="TextLevel3Char"/>
    <w:rsid w:val="00567D53"/>
    <w:pPr>
      <w:widowControl w:val="0"/>
      <w:tabs>
        <w:tab w:val="num" w:pos="907"/>
        <w:tab w:val="left" w:pos="1814"/>
      </w:tabs>
      <w:suppressAutoHyphens/>
      <w:spacing w:before="120" w:after="120"/>
      <w:ind w:left="907" w:hanging="907"/>
      <w:jc w:val="both"/>
    </w:pPr>
    <w:rPr>
      <w:rFonts w:ascii="Arial" w:hAnsi="Arial"/>
      <w:sz w:val="22"/>
      <w:szCs w:val="22"/>
      <w:lang w:val="en-GB" w:eastAsia="ar-SA"/>
    </w:rPr>
  </w:style>
  <w:style w:type="character" w:customStyle="1" w:styleId="TextLevel3Char">
    <w:name w:val="Text Level 3 Char"/>
    <w:link w:val="TextLevel3"/>
    <w:locked/>
    <w:rsid w:val="00567D53"/>
    <w:rPr>
      <w:rFonts w:ascii="Arial" w:hAnsi="Arial"/>
      <w:sz w:val="22"/>
      <w:lang w:val="en-GB" w:eastAsia="ar-SA" w:bidi="ar-SA"/>
    </w:rPr>
  </w:style>
  <w:style w:type="paragraph" w:customStyle="1" w:styleId="Default">
    <w:name w:val="Default"/>
    <w:rsid w:val="00FD7351"/>
    <w:pPr>
      <w:autoSpaceDE w:val="0"/>
      <w:autoSpaceDN w:val="0"/>
      <w:adjustRightInd w:val="0"/>
    </w:pPr>
    <w:rPr>
      <w:rFonts w:ascii="Arial" w:eastAsia="SimSun" w:hAnsi="Arial" w:cs="Arial"/>
      <w:color w:val="000000"/>
      <w:sz w:val="24"/>
      <w:szCs w:val="24"/>
      <w:lang w:eastAsia="zh-CN"/>
    </w:rPr>
  </w:style>
  <w:style w:type="paragraph" w:styleId="Revision">
    <w:name w:val="Revision"/>
    <w:hidden/>
    <w:semiHidden/>
    <w:rsid w:val="00D95B91"/>
    <w:rPr>
      <w:rFonts w:ascii="Arial" w:hAnsi="Arial"/>
      <w:szCs w:val="22"/>
      <w:lang w:eastAsia="en-US"/>
    </w:rPr>
  </w:style>
  <w:style w:type="paragraph" w:customStyle="1" w:styleId="NoteToDrafters1">
    <w:name w:val="Note To Drafters"/>
    <w:basedOn w:val="Normal"/>
    <w:next w:val="Normal"/>
    <w:autoRedefine/>
    <w:semiHidden/>
    <w:rsid w:val="00CA6125"/>
    <w:pPr>
      <w:keepNext/>
      <w:shd w:val="clear" w:color="auto" w:fill="000000"/>
      <w:spacing w:before="120"/>
    </w:pPr>
    <w:rPr>
      <w:b/>
      <w:i/>
    </w:rPr>
  </w:style>
  <w:style w:type="paragraph" w:customStyle="1" w:styleId="Options">
    <w:name w:val="Options"/>
    <w:basedOn w:val="Normal"/>
    <w:next w:val="Normal"/>
    <w:semiHidden/>
    <w:rsid w:val="00CA6125"/>
    <w:pPr>
      <w:widowControl w:val="0"/>
    </w:pPr>
    <w:rPr>
      <w:b/>
      <w:i/>
    </w:rPr>
  </w:style>
  <w:style w:type="paragraph" w:customStyle="1" w:styleId="subpara">
    <w:name w:val="sub para"/>
    <w:basedOn w:val="Normal"/>
    <w:semiHidden/>
    <w:rsid w:val="00CA6125"/>
    <w:pPr>
      <w:tabs>
        <w:tab w:val="num" w:pos="1134"/>
        <w:tab w:val="left" w:pos="1418"/>
      </w:tabs>
      <w:ind w:left="1134" w:hanging="567"/>
    </w:pPr>
  </w:style>
  <w:style w:type="paragraph" w:customStyle="1" w:styleId="subsubpara">
    <w:name w:val="sub sub para"/>
    <w:basedOn w:val="Normal"/>
    <w:autoRedefine/>
    <w:semiHidden/>
    <w:rsid w:val="00CA6125"/>
    <w:pPr>
      <w:tabs>
        <w:tab w:val="left" w:pos="1985"/>
        <w:tab w:val="num" w:pos="2138"/>
      </w:tabs>
      <w:ind w:left="1985" w:hanging="567"/>
    </w:pPr>
  </w:style>
  <w:style w:type="paragraph" w:customStyle="1" w:styleId="TitleCase">
    <w:name w:val="Title Case"/>
    <w:basedOn w:val="Normal"/>
    <w:next w:val="Normal"/>
    <w:semiHidden/>
    <w:rsid w:val="00CA6125"/>
    <w:rPr>
      <w:b/>
      <w:caps/>
    </w:rPr>
  </w:style>
  <w:style w:type="paragraph" w:customStyle="1" w:styleId="Recitals">
    <w:name w:val="Recitals"/>
    <w:basedOn w:val="Normal"/>
    <w:semiHidden/>
    <w:rsid w:val="00CA6125"/>
    <w:pPr>
      <w:tabs>
        <w:tab w:val="left" w:pos="851"/>
        <w:tab w:val="num" w:pos="1134"/>
      </w:tabs>
    </w:pPr>
  </w:style>
  <w:style w:type="paragraph" w:customStyle="1" w:styleId="NormalIndent1">
    <w:name w:val="Normal Indent1"/>
    <w:basedOn w:val="Normal"/>
    <w:autoRedefine/>
    <w:semiHidden/>
    <w:rsid w:val="00CA6125"/>
    <w:pPr>
      <w:keepNext/>
      <w:ind w:left="851"/>
    </w:pPr>
  </w:style>
  <w:style w:type="paragraph" w:customStyle="1" w:styleId="TablePara">
    <w:name w:val="Table Para"/>
    <w:autoRedefine/>
    <w:semiHidden/>
    <w:rsid w:val="00CA6125"/>
    <w:pPr>
      <w:numPr>
        <w:numId w:val="7"/>
      </w:numPr>
      <w:spacing w:before="120" w:after="120"/>
      <w:jc w:val="both"/>
    </w:pPr>
    <w:rPr>
      <w:rFonts w:ascii="Arial" w:hAnsi="Arial"/>
      <w:noProof/>
      <w:lang w:val="en-US" w:eastAsia="en-US"/>
    </w:rPr>
  </w:style>
  <w:style w:type="paragraph" w:customStyle="1" w:styleId="TableStyle">
    <w:name w:val="Table Style"/>
    <w:basedOn w:val="Normal"/>
    <w:autoRedefine/>
    <w:semiHidden/>
    <w:rsid w:val="00CA6125"/>
  </w:style>
  <w:style w:type="paragraph" w:customStyle="1" w:styleId="TableSubpara">
    <w:name w:val="Table Subpara"/>
    <w:autoRedefine/>
    <w:semiHidden/>
    <w:rsid w:val="00CA6125"/>
    <w:pPr>
      <w:spacing w:before="120" w:after="120"/>
      <w:ind w:left="568" w:hanging="568"/>
      <w:jc w:val="both"/>
    </w:pPr>
    <w:rPr>
      <w:rFonts w:ascii="Arial" w:hAnsi="Arial"/>
      <w:noProof/>
      <w:lang w:val="en-US" w:eastAsia="en-US"/>
    </w:rPr>
  </w:style>
  <w:style w:type="paragraph" w:customStyle="1" w:styleId="Indentlist">
    <w:name w:val="Indent list"/>
    <w:basedOn w:val="Normal"/>
    <w:rsid w:val="00CA6125"/>
    <w:pPr>
      <w:numPr>
        <w:numId w:val="8"/>
      </w:numPr>
      <w:tabs>
        <w:tab w:val="left" w:pos="1701"/>
      </w:tabs>
    </w:pPr>
  </w:style>
  <w:style w:type="paragraph" w:customStyle="1" w:styleId="Level11fo">
    <w:name w:val="Level 1.1fo"/>
    <w:basedOn w:val="Normal"/>
    <w:rsid w:val="00CA6125"/>
    <w:pPr>
      <w:spacing w:before="200" w:after="0" w:line="240" w:lineRule="atLeast"/>
      <w:ind w:left="720"/>
    </w:pPr>
    <w:rPr>
      <w:rFonts w:eastAsia="SimSun"/>
      <w:szCs w:val="20"/>
      <w:lang w:eastAsia="zh-CN"/>
    </w:rPr>
  </w:style>
  <w:style w:type="character" w:customStyle="1" w:styleId="SC430">
    <w:name w:val="SC430"/>
    <w:rsid w:val="00CA6125"/>
    <w:rPr>
      <w:color w:val="000000"/>
      <w:sz w:val="20"/>
    </w:rPr>
  </w:style>
  <w:style w:type="character" w:customStyle="1" w:styleId="Heading2Char1">
    <w:name w:val="Heading 2 Char1"/>
    <w:aliases w:val="h2 Char1,Para2 Char1,Head hdbk Char1,Top 2 Char1,H2 Char1,h2 main heading Char1,B Sub/Bold Char1,B Sub/Bold1 Char1,B Sub/Bold2 Char1,B Sub/Bold11 Char1,h2 main heading1 Char1,h2 main heading2 Char1,B Sub/Bold3 Char1,B Sub/Bold12 Char1"/>
    <w:locked/>
    <w:rsid w:val="00CA6125"/>
    <w:rPr>
      <w:b/>
      <w:bCs/>
      <w:sz w:val="26"/>
      <w:szCs w:val="26"/>
      <w:lang w:val="en-AU" w:eastAsia="en-US" w:bidi="ar-SA"/>
    </w:rPr>
  </w:style>
  <w:style w:type="character" w:styleId="Emphasis">
    <w:name w:val="Emphasis"/>
    <w:qFormat/>
    <w:rsid w:val="00CA6125"/>
    <w:rPr>
      <w:rFonts w:cs="Times New Roman"/>
      <w:i/>
    </w:rPr>
  </w:style>
  <w:style w:type="character" w:customStyle="1" w:styleId="ArialBold10">
    <w:name w:val="ArialBold10"/>
    <w:rsid w:val="00CA6125"/>
    <w:rPr>
      <w:rFonts w:ascii="Arial" w:hAnsi="Arial"/>
      <w:b/>
      <w:sz w:val="20"/>
    </w:rPr>
  </w:style>
  <w:style w:type="character" w:customStyle="1" w:styleId="CommentTextChar2">
    <w:name w:val="Comment Text Char2"/>
    <w:semiHidden/>
    <w:rsid w:val="00C650ED"/>
    <w:rPr>
      <w:rFonts w:ascii="Arial" w:hAnsi="Arial"/>
      <w:sz w:val="22"/>
      <w:lang w:val="en-AU" w:eastAsia="en-US"/>
    </w:rPr>
  </w:style>
  <w:style w:type="paragraph" w:customStyle="1" w:styleId="COTCOCLV2-ASDEFCON">
    <w:name w:val="COT/COC LV2 - ASDEFCON"/>
    <w:basedOn w:val="ASDEFCONNormal"/>
    <w:next w:val="COTCOCLV3-ASDEFCON"/>
    <w:rsid w:val="002633BF"/>
    <w:pPr>
      <w:keepNext/>
      <w:keepLines/>
      <w:numPr>
        <w:ilvl w:val="1"/>
        <w:numId w:val="9"/>
      </w:numPr>
      <w:pBdr>
        <w:bottom w:val="single" w:sz="4" w:space="1" w:color="auto"/>
      </w:pBdr>
    </w:pPr>
    <w:rPr>
      <w:b/>
    </w:rPr>
  </w:style>
  <w:style w:type="paragraph" w:customStyle="1" w:styleId="COTCOCLV3-ASDEFCON">
    <w:name w:val="COT/COC LV3 - ASDEFCON"/>
    <w:basedOn w:val="ASDEFCONNormal"/>
    <w:rsid w:val="002633BF"/>
    <w:pPr>
      <w:numPr>
        <w:ilvl w:val="2"/>
        <w:numId w:val="9"/>
      </w:numPr>
    </w:pPr>
  </w:style>
  <w:style w:type="paragraph" w:customStyle="1" w:styleId="COTCOCLV1-ASDEFCON">
    <w:name w:val="COT/COC LV1 - ASDEFCON"/>
    <w:basedOn w:val="ASDEFCONNormal"/>
    <w:next w:val="COTCOCLV2-ASDEFCON"/>
    <w:rsid w:val="002633BF"/>
    <w:pPr>
      <w:keepNext/>
      <w:keepLines/>
      <w:numPr>
        <w:numId w:val="9"/>
      </w:numPr>
      <w:spacing w:before="240"/>
    </w:pPr>
    <w:rPr>
      <w:b/>
      <w:caps/>
    </w:rPr>
  </w:style>
  <w:style w:type="paragraph" w:customStyle="1" w:styleId="COTCOCLV4-ASDEFCON">
    <w:name w:val="COT/COC LV4 - ASDEFCON"/>
    <w:basedOn w:val="ASDEFCONNormal"/>
    <w:rsid w:val="002633BF"/>
    <w:pPr>
      <w:numPr>
        <w:ilvl w:val="3"/>
        <w:numId w:val="9"/>
      </w:numPr>
    </w:pPr>
  </w:style>
  <w:style w:type="paragraph" w:customStyle="1" w:styleId="COTCOCLV5-ASDEFCON">
    <w:name w:val="COT/COC LV5 - ASDEFCON"/>
    <w:basedOn w:val="ASDEFCONNormal"/>
    <w:rsid w:val="002633BF"/>
    <w:pPr>
      <w:numPr>
        <w:ilvl w:val="4"/>
        <w:numId w:val="9"/>
      </w:numPr>
    </w:pPr>
  </w:style>
  <w:style w:type="paragraph" w:customStyle="1" w:styleId="COTCOCLV6-ASDEFCON">
    <w:name w:val="COT/COC LV6 - ASDEFCON"/>
    <w:basedOn w:val="ASDEFCONNormal"/>
    <w:rsid w:val="002633BF"/>
    <w:pPr>
      <w:keepLines/>
      <w:numPr>
        <w:ilvl w:val="5"/>
        <w:numId w:val="9"/>
      </w:numPr>
    </w:pPr>
  </w:style>
  <w:style w:type="paragraph" w:customStyle="1" w:styleId="ASDEFCONOption">
    <w:name w:val="ASDEFCON Option"/>
    <w:basedOn w:val="ASDEFCONNormal"/>
    <w:rsid w:val="002633BF"/>
    <w:pPr>
      <w:keepNext/>
      <w:spacing w:before="60"/>
    </w:pPr>
    <w:rPr>
      <w:b/>
      <w:i/>
      <w:szCs w:val="24"/>
    </w:rPr>
  </w:style>
  <w:style w:type="paragraph" w:customStyle="1" w:styleId="NoteToDrafters-ASDEFCON">
    <w:name w:val="Note To Drafters - ASDEFCON"/>
    <w:basedOn w:val="ASDEFCONNormal"/>
    <w:rsid w:val="002633BF"/>
    <w:pPr>
      <w:keepNext/>
      <w:shd w:val="clear" w:color="auto" w:fill="000000"/>
    </w:pPr>
    <w:rPr>
      <w:b/>
      <w:i/>
      <w:color w:val="FFFFFF"/>
    </w:rPr>
  </w:style>
  <w:style w:type="paragraph" w:customStyle="1" w:styleId="NoteToTenderers-ASDEFCON">
    <w:name w:val="Note To Tenderers - ASDEFCON"/>
    <w:basedOn w:val="ASDEFCONNormal"/>
    <w:rsid w:val="002633BF"/>
    <w:pPr>
      <w:keepNext/>
      <w:shd w:val="pct15" w:color="auto" w:fill="auto"/>
    </w:pPr>
    <w:rPr>
      <w:b/>
      <w:i/>
    </w:rPr>
  </w:style>
  <w:style w:type="paragraph" w:customStyle="1" w:styleId="ASDEFCONTitle">
    <w:name w:val="ASDEFCON Title"/>
    <w:basedOn w:val="ASDEFCONNormal"/>
    <w:link w:val="ASDEFCONTitleChar"/>
    <w:rsid w:val="002633BF"/>
    <w:pPr>
      <w:keepLines/>
      <w:spacing w:before="240"/>
      <w:jc w:val="center"/>
    </w:pPr>
    <w:rPr>
      <w:b/>
      <w:caps/>
    </w:rPr>
  </w:style>
  <w:style w:type="paragraph" w:customStyle="1" w:styleId="ATTANNLV1-ASDEFCON">
    <w:name w:val="ATT/ANN LV1 - ASDEFCON"/>
    <w:basedOn w:val="ASDEFCONNormal"/>
    <w:next w:val="ATTANNLV2-ASDEFCON"/>
    <w:rsid w:val="002633BF"/>
    <w:pPr>
      <w:keepNext/>
      <w:keepLines/>
      <w:numPr>
        <w:numId w:val="32"/>
      </w:numPr>
      <w:spacing w:before="240"/>
    </w:pPr>
    <w:rPr>
      <w:rFonts w:ascii="Arial Bold" w:hAnsi="Arial Bold"/>
      <w:b/>
      <w:caps/>
      <w:szCs w:val="24"/>
    </w:rPr>
  </w:style>
  <w:style w:type="paragraph" w:customStyle="1" w:styleId="ATTANNLV2-ASDEFCON">
    <w:name w:val="ATT/ANN LV2 - ASDEFCON"/>
    <w:basedOn w:val="ASDEFCONNormal"/>
    <w:link w:val="ATTANNLV2-ASDEFCONChar"/>
    <w:rsid w:val="002633BF"/>
    <w:pPr>
      <w:numPr>
        <w:ilvl w:val="1"/>
        <w:numId w:val="32"/>
      </w:numPr>
    </w:pPr>
    <w:rPr>
      <w:szCs w:val="24"/>
    </w:rPr>
  </w:style>
  <w:style w:type="character" w:customStyle="1" w:styleId="ATTANNLV2-ASDEFCONChar">
    <w:name w:val="ATT/ANN LV2 - ASDEFCON Char"/>
    <w:link w:val="ATTANNLV2-ASDEFCON"/>
    <w:rsid w:val="002633BF"/>
    <w:rPr>
      <w:rFonts w:ascii="Arial" w:hAnsi="Arial"/>
      <w:color w:val="000000"/>
      <w:szCs w:val="24"/>
    </w:rPr>
  </w:style>
  <w:style w:type="paragraph" w:customStyle="1" w:styleId="ATTANNLV3-ASDEFCON">
    <w:name w:val="ATT/ANN LV3 - ASDEFCON"/>
    <w:basedOn w:val="ASDEFCONNormal"/>
    <w:rsid w:val="002633BF"/>
    <w:pPr>
      <w:numPr>
        <w:ilvl w:val="2"/>
        <w:numId w:val="32"/>
      </w:numPr>
    </w:pPr>
    <w:rPr>
      <w:szCs w:val="24"/>
    </w:rPr>
  </w:style>
  <w:style w:type="paragraph" w:customStyle="1" w:styleId="ATTANNLV4-ASDEFCON">
    <w:name w:val="ATT/ANN LV4 - ASDEFCON"/>
    <w:basedOn w:val="ASDEFCONNormal"/>
    <w:rsid w:val="002633BF"/>
    <w:pPr>
      <w:numPr>
        <w:ilvl w:val="3"/>
        <w:numId w:val="32"/>
      </w:numPr>
    </w:pPr>
    <w:rPr>
      <w:szCs w:val="24"/>
    </w:rPr>
  </w:style>
  <w:style w:type="paragraph" w:customStyle="1" w:styleId="ASDEFCONCoverTitle">
    <w:name w:val="ASDEFCON Cover Title"/>
    <w:rsid w:val="002633BF"/>
    <w:pPr>
      <w:jc w:val="center"/>
    </w:pPr>
    <w:rPr>
      <w:rFonts w:ascii="Georgia" w:hAnsi="Georgia"/>
      <w:b/>
      <w:color w:val="000000"/>
      <w:sz w:val="100"/>
      <w:szCs w:val="24"/>
    </w:rPr>
  </w:style>
  <w:style w:type="paragraph" w:customStyle="1" w:styleId="ASDEFCONHeaderFooterLeft">
    <w:name w:val="ASDEFCON Header/Footer Left"/>
    <w:basedOn w:val="ASDEFCONNormal"/>
    <w:rsid w:val="002633BF"/>
    <w:pPr>
      <w:spacing w:after="0"/>
      <w:jc w:val="left"/>
    </w:pPr>
    <w:rPr>
      <w:sz w:val="16"/>
      <w:szCs w:val="24"/>
    </w:rPr>
  </w:style>
  <w:style w:type="paragraph" w:customStyle="1" w:styleId="ASDEFCONCoverPageIncorp">
    <w:name w:val="ASDEFCON Cover Page Incorp"/>
    <w:rsid w:val="002633BF"/>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2633BF"/>
    <w:rPr>
      <w:b/>
      <w:i/>
    </w:rPr>
  </w:style>
  <w:style w:type="paragraph" w:customStyle="1" w:styleId="COTCOCLV2NONUM-ASDEFCON">
    <w:name w:val="COT/COC LV2 NONUM - ASDEFCON"/>
    <w:basedOn w:val="COTCOCLV2-ASDEFCON"/>
    <w:next w:val="COTCOCLV3-ASDEFCON"/>
    <w:rsid w:val="002633BF"/>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2633BF"/>
    <w:pPr>
      <w:keepNext w:val="0"/>
      <w:numPr>
        <w:numId w:val="0"/>
      </w:numPr>
      <w:ind w:left="851"/>
    </w:pPr>
    <w:rPr>
      <w:bCs/>
      <w:szCs w:val="20"/>
    </w:rPr>
  </w:style>
  <w:style w:type="paragraph" w:customStyle="1" w:styleId="COTCOCLV3NONUM-ASDEFCON">
    <w:name w:val="COT/COC LV3 NONUM - ASDEFCON"/>
    <w:basedOn w:val="COTCOCLV3-ASDEFCON"/>
    <w:next w:val="COTCOCLV3-ASDEFCON"/>
    <w:rsid w:val="002633BF"/>
    <w:pPr>
      <w:numPr>
        <w:ilvl w:val="0"/>
        <w:numId w:val="0"/>
      </w:numPr>
      <w:ind w:left="851"/>
    </w:pPr>
    <w:rPr>
      <w:szCs w:val="20"/>
    </w:rPr>
  </w:style>
  <w:style w:type="paragraph" w:customStyle="1" w:styleId="COTCOCLV4NONUM-ASDEFCON">
    <w:name w:val="COT/COC LV4 NONUM - ASDEFCON"/>
    <w:basedOn w:val="COTCOCLV4-ASDEFCON"/>
    <w:next w:val="COTCOCLV4-ASDEFCON"/>
    <w:rsid w:val="002633BF"/>
    <w:pPr>
      <w:numPr>
        <w:ilvl w:val="0"/>
        <w:numId w:val="0"/>
      </w:numPr>
      <w:ind w:left="1418"/>
    </w:pPr>
    <w:rPr>
      <w:szCs w:val="20"/>
    </w:rPr>
  </w:style>
  <w:style w:type="paragraph" w:customStyle="1" w:styleId="COTCOCLV5NONUM-ASDEFCON">
    <w:name w:val="COT/COC LV5 NONUM - ASDEFCON"/>
    <w:basedOn w:val="COTCOCLV5-ASDEFCON"/>
    <w:next w:val="COTCOCLV5-ASDEFCON"/>
    <w:rsid w:val="002633BF"/>
    <w:pPr>
      <w:numPr>
        <w:ilvl w:val="0"/>
        <w:numId w:val="0"/>
      </w:numPr>
      <w:ind w:left="1985"/>
    </w:pPr>
    <w:rPr>
      <w:szCs w:val="20"/>
    </w:rPr>
  </w:style>
  <w:style w:type="paragraph" w:customStyle="1" w:styleId="COTCOCLV6NONUM-ASDEFCON">
    <w:name w:val="COT/COC LV6 NONUM - ASDEFCON"/>
    <w:basedOn w:val="COTCOCLV6-ASDEFCON"/>
    <w:next w:val="COTCOCLV6-ASDEFCON"/>
    <w:rsid w:val="002633BF"/>
    <w:pPr>
      <w:numPr>
        <w:ilvl w:val="0"/>
        <w:numId w:val="0"/>
      </w:numPr>
      <w:ind w:left="2552"/>
    </w:pPr>
    <w:rPr>
      <w:szCs w:val="20"/>
    </w:rPr>
  </w:style>
  <w:style w:type="paragraph" w:customStyle="1" w:styleId="ATTANNLV1NONUM-ASDEFCON">
    <w:name w:val="ATT/ANN LV1 NONUM - ASDEFCON"/>
    <w:basedOn w:val="ATTANNLV1-ASDEFCON"/>
    <w:next w:val="ATTANNLV2-ASDEFCON"/>
    <w:rsid w:val="002633BF"/>
    <w:pPr>
      <w:numPr>
        <w:numId w:val="0"/>
      </w:numPr>
      <w:ind w:left="851"/>
    </w:pPr>
    <w:rPr>
      <w:bCs/>
      <w:szCs w:val="20"/>
    </w:rPr>
  </w:style>
  <w:style w:type="paragraph" w:customStyle="1" w:styleId="ATTANNLV2NONUM-ASDEFCON">
    <w:name w:val="ATT/ANN LV2 NONUM - ASDEFCON"/>
    <w:basedOn w:val="ATTANNLV2-ASDEFCON"/>
    <w:next w:val="ATTANNLV2-ASDEFCON"/>
    <w:rsid w:val="002633BF"/>
    <w:pPr>
      <w:numPr>
        <w:ilvl w:val="0"/>
        <w:numId w:val="0"/>
      </w:numPr>
      <w:ind w:left="851"/>
    </w:pPr>
    <w:rPr>
      <w:szCs w:val="20"/>
    </w:rPr>
  </w:style>
  <w:style w:type="paragraph" w:customStyle="1" w:styleId="ATTANNLV3NONUM-ASDEFCON">
    <w:name w:val="ATT/ANN LV3 NONUM - ASDEFCON"/>
    <w:basedOn w:val="ATTANNLV3-ASDEFCON"/>
    <w:next w:val="ATTANNLV3-ASDEFCON"/>
    <w:rsid w:val="002633BF"/>
    <w:pPr>
      <w:numPr>
        <w:ilvl w:val="0"/>
        <w:numId w:val="0"/>
      </w:numPr>
      <w:ind w:left="1418"/>
    </w:pPr>
    <w:rPr>
      <w:szCs w:val="20"/>
    </w:rPr>
  </w:style>
  <w:style w:type="paragraph" w:customStyle="1" w:styleId="ATTANNLV4NONUM-ASDEFCON">
    <w:name w:val="ATT/ANN LV4 NONUM - ASDEFCON"/>
    <w:basedOn w:val="ATTANNLV4-ASDEFCON"/>
    <w:next w:val="ATTANNLV4-ASDEFCON"/>
    <w:rsid w:val="002633BF"/>
    <w:pPr>
      <w:numPr>
        <w:ilvl w:val="0"/>
        <w:numId w:val="0"/>
      </w:numPr>
      <w:ind w:left="1985"/>
    </w:pPr>
    <w:rPr>
      <w:szCs w:val="20"/>
    </w:rPr>
  </w:style>
  <w:style w:type="paragraph" w:customStyle="1" w:styleId="NoteToDraftersBullets-ASDEFCON">
    <w:name w:val="Note To Drafters Bullets - ASDEFCON"/>
    <w:basedOn w:val="NoteToDrafters-ASDEFCON"/>
    <w:rsid w:val="002633BF"/>
    <w:pPr>
      <w:numPr>
        <w:numId w:val="10"/>
      </w:numPr>
    </w:pPr>
    <w:rPr>
      <w:bCs/>
      <w:iCs/>
      <w:szCs w:val="20"/>
    </w:rPr>
  </w:style>
  <w:style w:type="paragraph" w:customStyle="1" w:styleId="NoteToDraftersList-ASDEFCON">
    <w:name w:val="Note To Drafters List - ASDEFCON"/>
    <w:basedOn w:val="NoteToDrafters-ASDEFCON"/>
    <w:rsid w:val="002633BF"/>
    <w:pPr>
      <w:numPr>
        <w:numId w:val="11"/>
      </w:numPr>
    </w:pPr>
    <w:rPr>
      <w:bCs/>
      <w:iCs/>
      <w:szCs w:val="20"/>
    </w:rPr>
  </w:style>
  <w:style w:type="paragraph" w:customStyle="1" w:styleId="NoteToTenderersBullets-ASDEFCON">
    <w:name w:val="Note To Tenderers Bullets - ASDEFCON"/>
    <w:basedOn w:val="NoteToTenderers-ASDEFCON"/>
    <w:rsid w:val="002633BF"/>
    <w:pPr>
      <w:numPr>
        <w:numId w:val="12"/>
      </w:numPr>
    </w:pPr>
    <w:rPr>
      <w:bCs/>
      <w:iCs/>
      <w:szCs w:val="20"/>
    </w:rPr>
  </w:style>
  <w:style w:type="paragraph" w:customStyle="1" w:styleId="NoteToTenderersList-ASDEFCON">
    <w:name w:val="Note To Tenderers List - ASDEFCON"/>
    <w:basedOn w:val="NoteToTenderers-ASDEFCON"/>
    <w:rsid w:val="002633BF"/>
    <w:pPr>
      <w:numPr>
        <w:numId w:val="13"/>
      </w:numPr>
    </w:pPr>
    <w:rPr>
      <w:bCs/>
      <w:iCs/>
      <w:szCs w:val="20"/>
    </w:rPr>
  </w:style>
  <w:style w:type="paragraph" w:customStyle="1" w:styleId="SOWHL1-ASDEFCON">
    <w:name w:val="SOW HL1 - ASDEFCON"/>
    <w:basedOn w:val="ASDEFCONNormal"/>
    <w:next w:val="SOWHL2-ASDEFCON"/>
    <w:qFormat/>
    <w:rsid w:val="002633BF"/>
    <w:pPr>
      <w:keepNext/>
      <w:numPr>
        <w:numId w:val="5"/>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2633BF"/>
    <w:pPr>
      <w:keepNext/>
      <w:numPr>
        <w:ilvl w:val="1"/>
        <w:numId w:val="5"/>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2633BF"/>
    <w:pPr>
      <w:keepNext/>
      <w:numPr>
        <w:ilvl w:val="2"/>
        <w:numId w:val="5"/>
      </w:numPr>
    </w:pPr>
    <w:rPr>
      <w:rFonts w:eastAsia="Calibri"/>
      <w:b/>
      <w:szCs w:val="22"/>
      <w:lang w:eastAsia="en-US"/>
    </w:rPr>
  </w:style>
  <w:style w:type="paragraph" w:customStyle="1" w:styleId="SOWHL4-ASDEFCON">
    <w:name w:val="SOW HL4 - ASDEFCON"/>
    <w:basedOn w:val="ASDEFCONNormal"/>
    <w:qFormat/>
    <w:rsid w:val="002633BF"/>
    <w:pPr>
      <w:keepNext/>
      <w:numPr>
        <w:ilvl w:val="3"/>
        <w:numId w:val="5"/>
      </w:numPr>
    </w:pPr>
    <w:rPr>
      <w:rFonts w:eastAsia="Calibri"/>
      <w:b/>
      <w:szCs w:val="22"/>
      <w:lang w:eastAsia="en-US"/>
    </w:rPr>
  </w:style>
  <w:style w:type="paragraph" w:customStyle="1" w:styleId="SOWHL5-ASDEFCON">
    <w:name w:val="SOW HL5 - ASDEFCON"/>
    <w:basedOn w:val="ASDEFCONNormal"/>
    <w:qFormat/>
    <w:rsid w:val="002633BF"/>
    <w:pPr>
      <w:keepNext/>
      <w:numPr>
        <w:ilvl w:val="4"/>
        <w:numId w:val="5"/>
      </w:numPr>
    </w:pPr>
    <w:rPr>
      <w:rFonts w:eastAsia="Calibri"/>
      <w:b/>
      <w:szCs w:val="22"/>
      <w:lang w:eastAsia="en-US"/>
    </w:rPr>
  </w:style>
  <w:style w:type="paragraph" w:customStyle="1" w:styleId="SOWSubL1-ASDEFCON">
    <w:name w:val="SOW SubL1 - ASDEFCON"/>
    <w:basedOn w:val="ASDEFCONNormal"/>
    <w:qFormat/>
    <w:rsid w:val="002633BF"/>
    <w:pPr>
      <w:numPr>
        <w:ilvl w:val="5"/>
        <w:numId w:val="5"/>
      </w:numPr>
    </w:pPr>
    <w:rPr>
      <w:rFonts w:eastAsia="Calibri"/>
      <w:szCs w:val="22"/>
      <w:lang w:eastAsia="en-US"/>
    </w:rPr>
  </w:style>
  <w:style w:type="paragraph" w:customStyle="1" w:styleId="SOWHL1NONUM-ASDEFCON">
    <w:name w:val="SOW HL1 NONUM - ASDEFCON"/>
    <w:basedOn w:val="SOWHL1-ASDEFCON"/>
    <w:next w:val="SOWHL2-ASDEFCON"/>
    <w:rsid w:val="002633BF"/>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2633BF"/>
    <w:pPr>
      <w:numPr>
        <w:ilvl w:val="0"/>
        <w:numId w:val="0"/>
      </w:numPr>
      <w:ind w:left="1134"/>
    </w:pPr>
    <w:rPr>
      <w:rFonts w:eastAsia="Times New Roman"/>
      <w:bCs/>
      <w:szCs w:val="20"/>
    </w:rPr>
  </w:style>
  <w:style w:type="paragraph" w:customStyle="1" w:styleId="SOWTL2-ASDEFCON">
    <w:name w:val="SOW TL2 - ASDEFCON"/>
    <w:basedOn w:val="SOWHL2-ASDEFCON"/>
    <w:rsid w:val="002633BF"/>
    <w:pPr>
      <w:keepNext w:val="0"/>
      <w:pBdr>
        <w:bottom w:val="none" w:sz="0" w:space="0" w:color="auto"/>
      </w:pBdr>
    </w:pPr>
    <w:rPr>
      <w:b w:val="0"/>
    </w:rPr>
  </w:style>
  <w:style w:type="paragraph" w:customStyle="1" w:styleId="SOWTL3NONUM-ASDEFCON">
    <w:name w:val="SOW TL3 NONUM - ASDEFCON"/>
    <w:basedOn w:val="SOWTL3-ASDEFCON"/>
    <w:next w:val="SOWTL3-ASDEFCON"/>
    <w:rsid w:val="002633BF"/>
    <w:pPr>
      <w:numPr>
        <w:ilvl w:val="0"/>
        <w:numId w:val="0"/>
      </w:numPr>
      <w:ind w:left="1134"/>
    </w:pPr>
    <w:rPr>
      <w:rFonts w:eastAsia="Times New Roman"/>
      <w:bCs/>
      <w:szCs w:val="20"/>
    </w:rPr>
  </w:style>
  <w:style w:type="paragraph" w:customStyle="1" w:styleId="SOWTL3-ASDEFCON">
    <w:name w:val="SOW TL3 - ASDEFCON"/>
    <w:basedOn w:val="SOWHL3-ASDEFCON"/>
    <w:rsid w:val="002633BF"/>
    <w:pPr>
      <w:keepNext w:val="0"/>
    </w:pPr>
    <w:rPr>
      <w:b w:val="0"/>
    </w:rPr>
  </w:style>
  <w:style w:type="paragraph" w:customStyle="1" w:styleId="SOWTL4NONUM-ASDEFCON">
    <w:name w:val="SOW TL4 NONUM - ASDEFCON"/>
    <w:basedOn w:val="SOWTL4-ASDEFCON"/>
    <w:next w:val="SOWTL4-ASDEFCON"/>
    <w:rsid w:val="002633BF"/>
    <w:pPr>
      <w:numPr>
        <w:ilvl w:val="0"/>
        <w:numId w:val="0"/>
      </w:numPr>
      <w:ind w:left="1134"/>
    </w:pPr>
    <w:rPr>
      <w:rFonts w:eastAsia="Times New Roman"/>
      <w:bCs/>
      <w:szCs w:val="20"/>
    </w:rPr>
  </w:style>
  <w:style w:type="paragraph" w:customStyle="1" w:styleId="SOWTL4-ASDEFCON">
    <w:name w:val="SOW TL4 - ASDEFCON"/>
    <w:basedOn w:val="SOWHL4-ASDEFCON"/>
    <w:rsid w:val="002633BF"/>
    <w:pPr>
      <w:keepNext w:val="0"/>
    </w:pPr>
    <w:rPr>
      <w:b w:val="0"/>
    </w:rPr>
  </w:style>
  <w:style w:type="paragraph" w:customStyle="1" w:styleId="SOWTL5NONUM-ASDEFCON">
    <w:name w:val="SOW TL5 NONUM - ASDEFCON"/>
    <w:basedOn w:val="SOWHL5-ASDEFCON"/>
    <w:next w:val="SOWTL5-ASDEFCON"/>
    <w:rsid w:val="002633BF"/>
    <w:pPr>
      <w:keepNext w:val="0"/>
      <w:numPr>
        <w:ilvl w:val="0"/>
        <w:numId w:val="0"/>
      </w:numPr>
      <w:ind w:left="1134"/>
    </w:pPr>
    <w:rPr>
      <w:b w:val="0"/>
    </w:rPr>
  </w:style>
  <w:style w:type="paragraph" w:customStyle="1" w:styleId="SOWTL5-ASDEFCON">
    <w:name w:val="SOW TL5 - ASDEFCON"/>
    <w:basedOn w:val="SOWHL5-ASDEFCON"/>
    <w:rsid w:val="002633BF"/>
    <w:pPr>
      <w:keepNext w:val="0"/>
    </w:pPr>
    <w:rPr>
      <w:b w:val="0"/>
    </w:rPr>
  </w:style>
  <w:style w:type="paragraph" w:customStyle="1" w:styleId="SOWSubL2-ASDEFCON">
    <w:name w:val="SOW SubL2 - ASDEFCON"/>
    <w:basedOn w:val="ASDEFCONNormal"/>
    <w:qFormat/>
    <w:rsid w:val="002633BF"/>
    <w:pPr>
      <w:numPr>
        <w:ilvl w:val="6"/>
        <w:numId w:val="5"/>
      </w:numPr>
    </w:pPr>
    <w:rPr>
      <w:rFonts w:eastAsia="Calibri"/>
      <w:szCs w:val="22"/>
      <w:lang w:eastAsia="en-US"/>
    </w:rPr>
  </w:style>
  <w:style w:type="paragraph" w:customStyle="1" w:styleId="SOWSubL1NONUM-ASDEFCON">
    <w:name w:val="SOW SubL1 NONUM - ASDEFCON"/>
    <w:basedOn w:val="SOWSubL1-ASDEFCON"/>
    <w:next w:val="SOWSubL1-ASDEFCON"/>
    <w:qFormat/>
    <w:rsid w:val="002633BF"/>
    <w:pPr>
      <w:numPr>
        <w:numId w:val="0"/>
      </w:numPr>
      <w:ind w:left="1701"/>
    </w:pPr>
  </w:style>
  <w:style w:type="paragraph" w:customStyle="1" w:styleId="SOWSubL2NONUM-ASDEFCON">
    <w:name w:val="SOW SubL2 NONUM - ASDEFCON"/>
    <w:basedOn w:val="SOWSubL2-ASDEFCON"/>
    <w:next w:val="SOWSubL2-ASDEFCON"/>
    <w:qFormat/>
    <w:rsid w:val="002633BF"/>
    <w:pPr>
      <w:numPr>
        <w:ilvl w:val="0"/>
        <w:numId w:val="0"/>
      </w:numPr>
      <w:ind w:left="2268"/>
    </w:pPr>
  </w:style>
  <w:style w:type="paragraph" w:customStyle="1" w:styleId="ASDEFCONTextBlock">
    <w:name w:val="ASDEFCON TextBlock"/>
    <w:basedOn w:val="ASDEFCONNormal"/>
    <w:qFormat/>
    <w:rsid w:val="002633BF"/>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2633BF"/>
    <w:pPr>
      <w:numPr>
        <w:numId w:val="14"/>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2633BF"/>
    <w:pPr>
      <w:keepNext/>
      <w:spacing w:before="240"/>
    </w:pPr>
    <w:rPr>
      <w:rFonts w:ascii="Arial Bold" w:hAnsi="Arial Bold"/>
      <w:b/>
      <w:bCs/>
      <w:caps/>
      <w:szCs w:val="20"/>
    </w:rPr>
  </w:style>
  <w:style w:type="paragraph" w:customStyle="1" w:styleId="Table8ptHeading-ASDEFCON">
    <w:name w:val="Table 8pt Heading - ASDEFCON"/>
    <w:basedOn w:val="ASDEFCONNormal"/>
    <w:rsid w:val="002633BF"/>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2633BF"/>
    <w:pPr>
      <w:numPr>
        <w:numId w:val="23"/>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2633BF"/>
    <w:pPr>
      <w:numPr>
        <w:numId w:val="24"/>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2633BF"/>
    <w:rPr>
      <w:rFonts w:ascii="Arial" w:eastAsia="Calibri" w:hAnsi="Arial"/>
      <w:color w:val="000000"/>
      <w:szCs w:val="22"/>
      <w:lang w:eastAsia="en-US"/>
    </w:rPr>
  </w:style>
  <w:style w:type="paragraph" w:customStyle="1" w:styleId="Table8ptSub1-ASDEFCON">
    <w:name w:val="Table 8pt Sub1 - ASDEFCON"/>
    <w:basedOn w:val="Table8ptText-ASDEFCON"/>
    <w:rsid w:val="002633BF"/>
    <w:pPr>
      <w:numPr>
        <w:ilvl w:val="1"/>
      </w:numPr>
    </w:pPr>
  </w:style>
  <w:style w:type="paragraph" w:customStyle="1" w:styleId="Table8ptSub2-ASDEFCON">
    <w:name w:val="Table 8pt Sub2 - ASDEFCON"/>
    <w:basedOn w:val="Table8ptText-ASDEFCON"/>
    <w:rsid w:val="002633BF"/>
    <w:pPr>
      <w:numPr>
        <w:ilvl w:val="2"/>
      </w:numPr>
    </w:pPr>
  </w:style>
  <w:style w:type="paragraph" w:customStyle="1" w:styleId="Table10ptHeading-ASDEFCON">
    <w:name w:val="Table 10pt Heading - ASDEFCON"/>
    <w:basedOn w:val="ASDEFCONNormal"/>
    <w:link w:val="Table10ptHeading-ASDEFCONChar"/>
    <w:rsid w:val="002633BF"/>
    <w:pPr>
      <w:keepNext/>
      <w:spacing w:before="60" w:after="60"/>
      <w:jc w:val="center"/>
    </w:pPr>
    <w:rPr>
      <w:b/>
    </w:rPr>
  </w:style>
  <w:style w:type="paragraph" w:customStyle="1" w:styleId="Table8ptBP1-ASDEFCON">
    <w:name w:val="Table 8pt BP1 - ASDEFCON"/>
    <w:basedOn w:val="Table8ptText-ASDEFCON"/>
    <w:rsid w:val="002633BF"/>
    <w:pPr>
      <w:numPr>
        <w:numId w:val="15"/>
      </w:numPr>
    </w:pPr>
  </w:style>
  <w:style w:type="paragraph" w:customStyle="1" w:styleId="Table8ptBP2-ASDEFCON">
    <w:name w:val="Table 8pt BP2 - ASDEFCON"/>
    <w:basedOn w:val="Table8ptText-ASDEFCON"/>
    <w:rsid w:val="002633BF"/>
    <w:pPr>
      <w:numPr>
        <w:ilvl w:val="1"/>
        <w:numId w:val="15"/>
      </w:numPr>
      <w:tabs>
        <w:tab w:val="clear" w:pos="284"/>
      </w:tabs>
    </w:pPr>
    <w:rPr>
      <w:iCs/>
    </w:rPr>
  </w:style>
  <w:style w:type="paragraph" w:customStyle="1" w:styleId="ASDEFCONBulletsLV1">
    <w:name w:val="ASDEFCON Bullets LV1"/>
    <w:basedOn w:val="ASDEFCONNormal"/>
    <w:rsid w:val="002633BF"/>
    <w:pPr>
      <w:numPr>
        <w:numId w:val="17"/>
      </w:numPr>
    </w:pPr>
    <w:rPr>
      <w:rFonts w:eastAsia="Calibri"/>
      <w:szCs w:val="22"/>
      <w:lang w:eastAsia="en-US"/>
    </w:rPr>
  </w:style>
  <w:style w:type="paragraph" w:customStyle="1" w:styleId="Table10ptSub1-ASDEFCON">
    <w:name w:val="Table 10pt Sub1 - ASDEFCON"/>
    <w:basedOn w:val="Table10ptText-ASDEFCON"/>
    <w:rsid w:val="002633BF"/>
    <w:pPr>
      <w:numPr>
        <w:ilvl w:val="1"/>
      </w:numPr>
      <w:jc w:val="both"/>
    </w:pPr>
  </w:style>
  <w:style w:type="paragraph" w:customStyle="1" w:styleId="Table10ptSub2-ASDEFCON">
    <w:name w:val="Table 10pt Sub2 - ASDEFCON"/>
    <w:basedOn w:val="Table10ptText-ASDEFCON"/>
    <w:rsid w:val="002633BF"/>
    <w:pPr>
      <w:numPr>
        <w:ilvl w:val="2"/>
      </w:numPr>
      <w:jc w:val="both"/>
    </w:pPr>
  </w:style>
  <w:style w:type="paragraph" w:customStyle="1" w:styleId="ASDEFCONBulletsLV2">
    <w:name w:val="ASDEFCON Bullets LV2"/>
    <w:basedOn w:val="ASDEFCONNormal"/>
    <w:rsid w:val="002633BF"/>
    <w:pPr>
      <w:numPr>
        <w:numId w:val="4"/>
      </w:numPr>
    </w:pPr>
  </w:style>
  <w:style w:type="paragraph" w:customStyle="1" w:styleId="Table10ptBP1-ASDEFCON">
    <w:name w:val="Table 10pt BP1 - ASDEFCON"/>
    <w:basedOn w:val="ASDEFCONNormal"/>
    <w:rsid w:val="002633BF"/>
    <w:pPr>
      <w:numPr>
        <w:numId w:val="21"/>
      </w:numPr>
      <w:spacing w:before="60" w:after="60"/>
    </w:pPr>
  </w:style>
  <w:style w:type="paragraph" w:customStyle="1" w:styleId="Table10ptBP2-ASDEFCON">
    <w:name w:val="Table 10pt BP2 - ASDEFCON"/>
    <w:basedOn w:val="ASDEFCONNormal"/>
    <w:link w:val="Table10ptBP2-ASDEFCONCharChar"/>
    <w:rsid w:val="002633BF"/>
    <w:pPr>
      <w:numPr>
        <w:ilvl w:val="1"/>
        <w:numId w:val="21"/>
      </w:numPr>
      <w:spacing w:before="60" w:after="60"/>
    </w:pPr>
  </w:style>
  <w:style w:type="character" w:customStyle="1" w:styleId="Table10ptBP2-ASDEFCONCharChar">
    <w:name w:val="Table 10pt BP2 - ASDEFCON Char Char"/>
    <w:link w:val="Table10ptBP2-ASDEFCON"/>
    <w:rsid w:val="002633BF"/>
    <w:rPr>
      <w:rFonts w:ascii="Arial" w:hAnsi="Arial"/>
      <w:color w:val="000000"/>
      <w:szCs w:val="40"/>
    </w:rPr>
  </w:style>
  <w:style w:type="paragraph" w:customStyle="1" w:styleId="GuideMarginHead-ASDEFCON">
    <w:name w:val="Guide Margin Head - ASDEFCON"/>
    <w:basedOn w:val="ASDEFCONNormal"/>
    <w:rsid w:val="002633BF"/>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2633BF"/>
    <w:pPr>
      <w:ind w:left="1680"/>
    </w:pPr>
    <w:rPr>
      <w:lang w:eastAsia="en-US"/>
    </w:rPr>
  </w:style>
  <w:style w:type="paragraph" w:customStyle="1" w:styleId="GuideSublistLv1-ASDEFCON">
    <w:name w:val="Guide Sublist Lv1 - ASDEFCON"/>
    <w:basedOn w:val="ASDEFCONNormal"/>
    <w:qFormat/>
    <w:rsid w:val="002633BF"/>
    <w:pPr>
      <w:numPr>
        <w:numId w:val="25"/>
      </w:numPr>
    </w:pPr>
    <w:rPr>
      <w:rFonts w:eastAsia="Calibri"/>
      <w:szCs w:val="22"/>
      <w:lang w:eastAsia="en-US"/>
    </w:rPr>
  </w:style>
  <w:style w:type="paragraph" w:customStyle="1" w:styleId="GuideBullets-ASDEFCON">
    <w:name w:val="Guide Bullets - ASDEFCON"/>
    <w:basedOn w:val="ASDEFCONNormal"/>
    <w:rsid w:val="002633BF"/>
    <w:pPr>
      <w:numPr>
        <w:ilvl w:val="6"/>
        <w:numId w:val="16"/>
      </w:numPr>
    </w:pPr>
    <w:rPr>
      <w:rFonts w:eastAsia="Calibri"/>
      <w:szCs w:val="22"/>
      <w:lang w:eastAsia="en-US"/>
    </w:rPr>
  </w:style>
  <w:style w:type="paragraph" w:customStyle="1" w:styleId="GuideLV2Head-ASDEFCON">
    <w:name w:val="Guide LV2 Head - ASDEFCON"/>
    <w:basedOn w:val="ASDEFCONNormal"/>
    <w:next w:val="GuideText-ASDEFCON"/>
    <w:rsid w:val="002633BF"/>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2633BF"/>
    <w:pPr>
      <w:keepNext/>
      <w:spacing w:before="240"/>
    </w:pPr>
    <w:rPr>
      <w:rFonts w:eastAsia="Calibri"/>
      <w:b/>
      <w:caps/>
      <w:szCs w:val="20"/>
      <w:lang w:eastAsia="en-US"/>
    </w:rPr>
  </w:style>
  <w:style w:type="paragraph" w:customStyle="1" w:styleId="ASDEFCONSublist">
    <w:name w:val="ASDEFCON Sublist"/>
    <w:basedOn w:val="ASDEFCONNormal"/>
    <w:rsid w:val="002633BF"/>
    <w:pPr>
      <w:numPr>
        <w:numId w:val="26"/>
      </w:numPr>
    </w:pPr>
    <w:rPr>
      <w:iCs/>
    </w:rPr>
  </w:style>
  <w:style w:type="paragraph" w:customStyle="1" w:styleId="ASDEFCONRecitals">
    <w:name w:val="ASDEFCON Recitals"/>
    <w:basedOn w:val="ASDEFCONNormal"/>
    <w:link w:val="ASDEFCONRecitalsCharChar"/>
    <w:rsid w:val="002633BF"/>
    <w:pPr>
      <w:numPr>
        <w:numId w:val="18"/>
      </w:numPr>
    </w:pPr>
  </w:style>
  <w:style w:type="character" w:customStyle="1" w:styleId="ASDEFCONRecitalsCharChar">
    <w:name w:val="ASDEFCON Recitals Char Char"/>
    <w:link w:val="ASDEFCONRecitals"/>
    <w:rsid w:val="002633BF"/>
    <w:rPr>
      <w:rFonts w:ascii="Arial" w:hAnsi="Arial"/>
      <w:color w:val="000000"/>
      <w:szCs w:val="40"/>
    </w:rPr>
  </w:style>
  <w:style w:type="paragraph" w:customStyle="1" w:styleId="NoteList-ASDEFCON">
    <w:name w:val="Note List - ASDEFCON"/>
    <w:basedOn w:val="ASDEFCONNormal"/>
    <w:rsid w:val="002633BF"/>
    <w:pPr>
      <w:numPr>
        <w:numId w:val="19"/>
      </w:numPr>
    </w:pPr>
    <w:rPr>
      <w:b/>
      <w:bCs/>
      <w:i/>
    </w:rPr>
  </w:style>
  <w:style w:type="paragraph" w:customStyle="1" w:styleId="NoteBullets-ASDEFCON">
    <w:name w:val="Note Bullets - ASDEFCON"/>
    <w:basedOn w:val="ASDEFCONNormal"/>
    <w:rsid w:val="002633BF"/>
    <w:pPr>
      <w:numPr>
        <w:numId w:val="20"/>
      </w:numPr>
    </w:pPr>
    <w:rPr>
      <w:b/>
      <w:i/>
    </w:rPr>
  </w:style>
  <w:style w:type="paragraph" w:customStyle="1" w:styleId="ASDEFCONOperativePartListLV1">
    <w:name w:val="ASDEFCON Operative Part List LV1"/>
    <w:basedOn w:val="ASDEFCONNormal"/>
    <w:rsid w:val="002633BF"/>
    <w:pPr>
      <w:numPr>
        <w:numId w:val="22"/>
      </w:numPr>
    </w:pPr>
    <w:rPr>
      <w:iCs/>
    </w:rPr>
  </w:style>
  <w:style w:type="paragraph" w:customStyle="1" w:styleId="ASDEFCONOperativePartListLV2">
    <w:name w:val="ASDEFCON Operative Part List LV2"/>
    <w:basedOn w:val="ASDEFCONOperativePartListLV1"/>
    <w:rsid w:val="002633BF"/>
    <w:pPr>
      <w:numPr>
        <w:ilvl w:val="1"/>
      </w:numPr>
    </w:pPr>
  </w:style>
  <w:style w:type="paragraph" w:customStyle="1" w:styleId="ASDEFCONOptionSpace">
    <w:name w:val="ASDEFCON Option Space"/>
    <w:basedOn w:val="ASDEFCONNormal"/>
    <w:rsid w:val="002633BF"/>
    <w:pPr>
      <w:spacing w:after="0"/>
    </w:pPr>
    <w:rPr>
      <w:bCs/>
      <w:color w:val="FFFFFF"/>
      <w:sz w:val="8"/>
    </w:rPr>
  </w:style>
  <w:style w:type="paragraph" w:customStyle="1" w:styleId="ATTANNReferencetoCOC">
    <w:name w:val="ATT/ANN Reference to COC"/>
    <w:basedOn w:val="ASDEFCONNormal"/>
    <w:rsid w:val="002633BF"/>
    <w:pPr>
      <w:keepNext/>
      <w:jc w:val="right"/>
    </w:pPr>
    <w:rPr>
      <w:i/>
      <w:iCs/>
      <w:szCs w:val="20"/>
    </w:rPr>
  </w:style>
  <w:style w:type="paragraph" w:customStyle="1" w:styleId="ASDEFCONHeaderFooterCenter">
    <w:name w:val="ASDEFCON Header/Footer Center"/>
    <w:basedOn w:val="ASDEFCONHeaderFooterLeft"/>
    <w:rsid w:val="002633BF"/>
    <w:pPr>
      <w:jc w:val="center"/>
    </w:pPr>
    <w:rPr>
      <w:szCs w:val="20"/>
    </w:rPr>
  </w:style>
  <w:style w:type="paragraph" w:customStyle="1" w:styleId="ASDEFCONHeaderFooterRight">
    <w:name w:val="ASDEFCON Header/Footer Right"/>
    <w:basedOn w:val="ASDEFCONHeaderFooterLeft"/>
    <w:rsid w:val="002633BF"/>
    <w:pPr>
      <w:jc w:val="right"/>
    </w:pPr>
    <w:rPr>
      <w:szCs w:val="20"/>
    </w:rPr>
  </w:style>
  <w:style w:type="paragraph" w:customStyle="1" w:styleId="ASDEFCONHeaderFooterClassification">
    <w:name w:val="ASDEFCON Header/Footer Classification"/>
    <w:basedOn w:val="ASDEFCONHeaderFooterLeft"/>
    <w:rsid w:val="002633BF"/>
    <w:pPr>
      <w:jc w:val="center"/>
    </w:pPr>
    <w:rPr>
      <w:rFonts w:ascii="Arial Bold" w:hAnsi="Arial Bold"/>
      <w:b/>
      <w:bCs/>
      <w:caps/>
      <w:sz w:val="20"/>
    </w:rPr>
  </w:style>
  <w:style w:type="paragraph" w:customStyle="1" w:styleId="GuideLV3Head-ASDEFCON">
    <w:name w:val="Guide LV3 Head - ASDEFCON"/>
    <w:basedOn w:val="ASDEFCONNormal"/>
    <w:rsid w:val="002633BF"/>
    <w:pPr>
      <w:keepNext/>
    </w:pPr>
    <w:rPr>
      <w:rFonts w:eastAsia="Calibri"/>
      <w:b/>
      <w:szCs w:val="22"/>
      <w:lang w:eastAsia="en-US"/>
    </w:rPr>
  </w:style>
  <w:style w:type="paragraph" w:customStyle="1" w:styleId="GuideSublistLv2-ASDEFCON">
    <w:name w:val="Guide Sublist Lv2 - ASDEFCON"/>
    <w:basedOn w:val="ASDEFCONNormal"/>
    <w:rsid w:val="002633BF"/>
    <w:pPr>
      <w:numPr>
        <w:ilvl w:val="1"/>
        <w:numId w:val="25"/>
      </w:numPr>
    </w:pPr>
  </w:style>
  <w:style w:type="paragraph" w:customStyle="1" w:styleId="ASDEFCONList">
    <w:name w:val="ASDEFCON List"/>
    <w:basedOn w:val="ASDEFCONNormal"/>
    <w:qFormat/>
    <w:rsid w:val="002633BF"/>
    <w:pPr>
      <w:numPr>
        <w:numId w:val="27"/>
      </w:numPr>
    </w:pPr>
  </w:style>
  <w:style w:type="paragraph" w:styleId="TOCHeading">
    <w:name w:val="TOC Heading"/>
    <w:basedOn w:val="Heading1"/>
    <w:next w:val="Normal"/>
    <w:uiPriority w:val="39"/>
    <w:semiHidden/>
    <w:unhideWhenUsed/>
    <w:qFormat/>
    <w:rsid w:val="00500BD5"/>
    <w:pPr>
      <w:keepLines/>
      <w:spacing w:after="0"/>
      <w:outlineLvl w:val="9"/>
    </w:pPr>
    <w:rPr>
      <w:rFonts w:asciiTheme="majorHAnsi" w:eastAsiaTheme="majorEastAsia" w:hAnsiTheme="majorHAnsi" w:cstheme="majorBidi"/>
      <w:b w:val="0"/>
      <w:bCs w:val="0"/>
      <w:color w:val="365F91" w:themeColor="accent1" w:themeShade="BF"/>
      <w:kern w:val="0"/>
    </w:rPr>
  </w:style>
  <w:style w:type="paragraph" w:styleId="ListParagraph">
    <w:name w:val="List Paragraph"/>
    <w:basedOn w:val="Normal"/>
    <w:uiPriority w:val="34"/>
    <w:qFormat/>
    <w:rsid w:val="00066383"/>
    <w:pPr>
      <w:spacing w:after="0"/>
      <w:ind w:left="720"/>
    </w:pPr>
  </w:style>
  <w:style w:type="paragraph" w:customStyle="1" w:styleId="appendixno">
    <w:name w:val="appendixno"/>
    <w:basedOn w:val="Normal"/>
    <w:rsid w:val="00850B28"/>
    <w:pPr>
      <w:numPr>
        <w:numId w:val="28"/>
      </w:numPr>
      <w:spacing w:line="240" w:lineRule="atLeast"/>
      <w:ind w:right="-43"/>
    </w:pPr>
    <w:rPr>
      <w:snapToGrid w:val="0"/>
      <w:lang w:val="en-US"/>
    </w:rPr>
  </w:style>
  <w:style w:type="paragraph" w:customStyle="1" w:styleId="HandbookLevel2Header">
    <w:name w:val="Handbook Level 2 Header"/>
    <w:basedOn w:val="Heading2"/>
    <w:autoRedefine/>
    <w:qFormat/>
    <w:rsid w:val="00D61EB1"/>
    <w:pPr>
      <w:pBdr>
        <w:top w:val="single" w:sz="4" w:space="1" w:color="E86D1F"/>
      </w:pBdr>
      <w:spacing w:after="240"/>
    </w:pPr>
    <w:rPr>
      <w:rFonts w:ascii="Arial Bold" w:hAnsi="Arial Bold"/>
      <w:color w:val="E86D1F"/>
      <w:sz w:val="20"/>
    </w:rPr>
  </w:style>
  <w:style w:type="character" w:customStyle="1" w:styleId="Table10ptHeading-ASDEFCONChar">
    <w:name w:val="Table 10pt Heading - ASDEFCON Char"/>
    <w:link w:val="Table10ptHeading-ASDEFCON"/>
    <w:rsid w:val="00E55E3B"/>
    <w:rPr>
      <w:rFonts w:ascii="Arial" w:hAnsi="Arial"/>
      <w:b/>
      <w:color w:val="000000"/>
      <w:szCs w:val="40"/>
    </w:rPr>
  </w:style>
  <w:style w:type="table" w:customStyle="1" w:styleId="TableGrid1">
    <w:name w:val="Table Grid1"/>
    <w:basedOn w:val="TableNormal"/>
    <w:next w:val="TableGrid"/>
    <w:uiPriority w:val="59"/>
    <w:rsid w:val="0008682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99"/>
    <w:qFormat/>
    <w:locked/>
    <w:rsid w:val="00066383"/>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066383"/>
    <w:rPr>
      <w:i/>
      <w:color w:val="003760"/>
      <w:spacing w:val="15"/>
    </w:rPr>
  </w:style>
  <w:style w:type="paragraph" w:customStyle="1" w:styleId="StyleTitleGeorgiaNotBoldLeft">
    <w:name w:val="Style Title + Georgia Not Bold Left"/>
    <w:basedOn w:val="Title"/>
    <w:qFormat/>
    <w:rsid w:val="00066383"/>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locked/>
    <w:rsid w:val="0006638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66383"/>
    <w:rPr>
      <w:rFonts w:ascii="Calibri Light" w:hAnsi="Calibri Light"/>
      <w:b/>
      <w:bCs/>
      <w:kern w:val="28"/>
      <w:sz w:val="32"/>
      <w:szCs w:val="32"/>
    </w:rPr>
  </w:style>
  <w:style w:type="paragraph" w:customStyle="1" w:styleId="Bullet2">
    <w:name w:val="Bullet 2"/>
    <w:basedOn w:val="Normal"/>
    <w:rsid w:val="00066383"/>
    <w:pPr>
      <w:numPr>
        <w:numId w:val="30"/>
      </w:numPr>
      <w:tabs>
        <w:tab w:val="left" w:pos="1134"/>
        <w:tab w:val="left" w:pos="1701"/>
      </w:tabs>
      <w:contextualSpacing/>
      <w:jc w:val="left"/>
    </w:pPr>
  </w:style>
  <w:style w:type="character" w:customStyle="1" w:styleId="ASDEFCONTitleChar">
    <w:name w:val="ASDEFCON Title Char"/>
    <w:basedOn w:val="DefaultParagraphFont"/>
    <w:link w:val="ASDEFCONTitle"/>
    <w:rsid w:val="00C26F14"/>
    <w:rPr>
      <w:rFonts w:ascii="Arial" w:hAnsi="Arial"/>
      <w:b/>
      <w:caps/>
      <w:color w:val="00000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BC.Enquiry@defence.gov.a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BB9937-16DB-47C1-9AFA-8E42E2469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4899</TotalTime>
  <Pages>1</Pages>
  <Words>4752</Words>
  <Characters>27087</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ASDEFCON (Support)</vt:lpstr>
    </vt:vector>
  </TitlesOfParts>
  <Company>Department of Defence</Company>
  <LinksUpToDate>false</LinksUpToDate>
  <CharactersWithSpaces>31776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ASDEFCON (Support)</dc:title>
  <dc:subject>Attachment to Draft Conditions of Contract</dc:subject>
  <dc:creator>ASDEFCON and Contracting Initiatives</dc:creator>
  <cp:keywords>Price and Payments Schedule, P&amp;PS</cp:keywords>
  <dc:description/>
  <cp:lastModifiedBy>ACI-AP</cp:lastModifiedBy>
  <cp:revision>29</cp:revision>
  <cp:lastPrinted>2015-07-06T00:04:00Z</cp:lastPrinted>
  <dcterms:created xsi:type="dcterms:W3CDTF">2019-03-08T05:27:00Z</dcterms:created>
  <dcterms:modified xsi:type="dcterms:W3CDTF">2026-06-16T05:08:00Z</dcterms:modified>
  <cp:category>PART 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V5.3</vt:lpwstr>
  </property>
  <property fmtid="{D5CDD505-2E9C-101B-9397-08002B2CF9AE}" pid="3" name="Objective-Id">
    <vt:lpwstr>BM82459962</vt:lpwstr>
  </property>
  <property fmtid="{D5CDD505-2E9C-101B-9397-08002B2CF9AE}" pid="4" name="Objective-IsApproved">
    <vt:bool>false</vt:bool>
  </property>
  <property fmtid="{D5CDD505-2E9C-101B-9397-08002B2CF9AE}" pid="5" name="Objective-IsPublished">
    <vt:bool>false</vt:bool>
  </property>
  <property fmtid="{D5CDD505-2E9C-101B-9397-08002B2CF9AE}" pid="6" name="Objective-DatePublished">
    <vt:lpwstr/>
  </property>
  <property fmtid="{D5CDD505-2E9C-101B-9397-08002B2CF9AE}" pid="7" name="Objective-Owner">
    <vt:lpwstr>Defence</vt:lpwstr>
  </property>
  <property fmtid="{D5CDD505-2E9C-101B-9397-08002B2CF9AE}" pid="8"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9" name="Objective-Parent">
    <vt:lpwstr>04 Attachments to the Conditions of Contract</vt:lpwstr>
  </property>
  <property fmtid="{D5CDD505-2E9C-101B-9397-08002B2CF9AE}" pid="10" name="Objective-State">
    <vt:lpwstr>Being Edited</vt:lpwstr>
  </property>
  <property fmtid="{D5CDD505-2E9C-101B-9397-08002B2CF9AE}" pid="11" name="Objective-Version">
    <vt:lpwstr>1.22</vt:lpwstr>
  </property>
  <property fmtid="{D5CDD505-2E9C-101B-9397-08002B2CF9AE}" pid="12" name="Objective-VersionNumber">
    <vt:i4>23</vt:i4>
  </property>
  <property fmtid="{D5CDD505-2E9C-101B-9397-08002B2CF9AE}" pid="13" name="Objective-VersionComment">
    <vt:lpwstr/>
  </property>
  <property fmtid="{D5CDD505-2E9C-101B-9397-08002B2CF9AE}" pid="14" name="Objective-FileNumber">
    <vt:lpwstr>2026/1010723</vt:lpwstr>
  </property>
  <property fmtid="{D5CDD505-2E9C-101B-9397-08002B2CF9AE}" pid="15" name="Objective-Classification">
    <vt:lpwstr>Official</vt:lpwstr>
  </property>
  <property fmtid="{D5CDD505-2E9C-101B-9397-08002B2CF9AE}" pid="16" name="Objective-Caveats">
    <vt:lpwstr/>
  </property>
  <property fmtid="{D5CDD505-2E9C-101B-9397-08002B2CF9AE}" pid="17" name="Objective-Document Type [system]">
    <vt:lpwstr/>
  </property>
  <property fmtid="{D5CDD505-2E9C-101B-9397-08002B2CF9AE}" pid="18" name="Objective-Title">
    <vt:lpwstr>015_SPTV5.3_CATTB_PriceAndPayments</vt:lpwstr>
  </property>
  <property fmtid="{D5CDD505-2E9C-101B-9397-08002B2CF9AE}" pid="19" name="Objective-Comment">
    <vt:lpwstr/>
  </property>
  <property fmtid="{D5CDD505-2E9C-101B-9397-08002B2CF9AE}" pid="20" name="Objective-CreationStamp">
    <vt:filetime>2024-11-01T03:48:11Z</vt:filetime>
  </property>
  <property fmtid="{D5CDD505-2E9C-101B-9397-08002B2CF9AE}" pid="21" name="Objective-ModificationStamp">
    <vt:filetime>2026-06-05T00:22:52Z</vt:filetime>
  </property>
  <property fmtid="{D5CDD505-2E9C-101B-9397-08002B2CF9AE}" pid="22" name="Header_Left">
    <vt:lpwstr>ASDEFCON (Support)</vt:lpwstr>
  </property>
  <property fmtid="{D5CDD505-2E9C-101B-9397-08002B2CF9AE}" pid="23" name="Header_Right">
    <vt:lpwstr>PART 2</vt:lpwstr>
  </property>
  <property fmtid="{D5CDD505-2E9C-101B-9397-08002B2CF9AE}" pid="24" name="Classification">
    <vt:lpwstr>OFFICIAL</vt:lpwstr>
  </property>
  <property fmtid="{D5CDD505-2E9C-101B-9397-08002B2CF9AE}" pid="25" name="Footer_Left">
    <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